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6D1A" w:rsidRPr="00240DA2" w:rsidRDefault="00E96D1A" w:rsidP="00E96D1A">
      <w:pPr>
        <w:tabs>
          <w:tab w:val="right" w:pos="9781"/>
        </w:tabs>
        <w:overflowPunct w:val="0"/>
        <w:autoSpaceDE w:val="0"/>
        <w:autoSpaceDN w:val="0"/>
        <w:adjustRightInd w:val="0"/>
        <w:textAlignment w:val="baseline"/>
        <w:rPr>
          <w:rFonts w:ascii="Arial" w:eastAsia="DengXian" w:hAnsi="Arial" w:cs="Arial"/>
          <w:b/>
          <w:noProof/>
          <w:color w:val="000000"/>
          <w:lang w:eastAsia="zh-CN"/>
        </w:rPr>
      </w:pPr>
      <w:r>
        <w:rPr>
          <w:rFonts w:ascii="Arial" w:hAnsi="Arial" w:cs="Arial"/>
          <w:b/>
          <w:bCs/>
        </w:rPr>
        <w:t>SA WG2 Meeting #1</w:t>
      </w:r>
      <w:r w:rsidR="009A27CF">
        <w:rPr>
          <w:rFonts w:ascii="Arial" w:hAnsi="Arial" w:cs="Arial" w:hint="eastAsia"/>
          <w:b/>
          <w:bCs/>
          <w:lang w:eastAsia="zh-CN"/>
        </w:rPr>
        <w:t>4</w:t>
      </w:r>
      <w:r w:rsidR="00537E08">
        <w:rPr>
          <w:rFonts w:ascii="Arial" w:hAnsi="Arial" w:cs="Arial" w:hint="eastAsia"/>
          <w:b/>
          <w:bCs/>
          <w:lang w:eastAsia="zh-CN"/>
        </w:rPr>
        <w:t>6</w:t>
      </w:r>
      <w:r>
        <w:rPr>
          <w:rFonts w:ascii="Arial" w:hAnsi="Arial" w:cs="Arial"/>
          <w:b/>
          <w:bCs/>
        </w:rPr>
        <w:t>E (e-meeting)</w:t>
      </w:r>
      <w:r w:rsidRPr="00240DA2">
        <w:rPr>
          <w:rFonts w:ascii="Arial" w:eastAsia="DengXian" w:hAnsi="Arial" w:cs="Arial"/>
          <w:b/>
          <w:noProof/>
          <w:color w:val="000000"/>
          <w:lang w:eastAsia="ja-JP"/>
        </w:rPr>
        <w:tab/>
        <w:t>S2-</w:t>
      </w:r>
      <w:r>
        <w:rPr>
          <w:rFonts w:ascii="Arial" w:eastAsia="DengXian" w:hAnsi="Arial" w:cs="Arial" w:hint="eastAsia"/>
          <w:b/>
          <w:noProof/>
          <w:color w:val="000000"/>
        </w:rPr>
        <w:t>2</w:t>
      </w:r>
      <w:r>
        <w:rPr>
          <w:rFonts w:ascii="Arial" w:eastAsia="DengXian" w:hAnsi="Arial" w:cs="Arial" w:hint="eastAsia"/>
          <w:b/>
          <w:noProof/>
          <w:color w:val="000000"/>
          <w:lang w:eastAsia="zh-CN"/>
        </w:rPr>
        <w:t>1</w:t>
      </w:r>
      <w:r>
        <w:rPr>
          <w:rFonts w:ascii="Arial" w:eastAsia="DengXian" w:hAnsi="Arial" w:cs="Arial" w:hint="eastAsia"/>
          <w:b/>
          <w:noProof/>
          <w:color w:val="000000"/>
        </w:rPr>
        <w:t>0</w:t>
      </w:r>
      <w:r w:rsidR="00C213C9">
        <w:rPr>
          <w:rFonts w:ascii="Arial" w:eastAsia="DengXian" w:hAnsi="Arial" w:cs="Arial" w:hint="eastAsia"/>
          <w:b/>
          <w:noProof/>
          <w:color w:val="000000"/>
          <w:lang w:eastAsia="zh-CN"/>
        </w:rPr>
        <w:t>5915</w:t>
      </w:r>
    </w:p>
    <w:p w:rsidR="00E96D1A" w:rsidRPr="00240DA2" w:rsidRDefault="00537E08" w:rsidP="00E96D1A">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rPr>
      </w:pPr>
      <w:r>
        <w:rPr>
          <w:rFonts w:ascii="Arial" w:hAnsi="Arial" w:cs="Arial" w:hint="eastAsia"/>
          <w:b/>
          <w:bCs/>
          <w:lang w:eastAsia="zh-CN"/>
        </w:rPr>
        <w:t>Aug</w:t>
      </w:r>
      <w:r w:rsidR="00E96D1A" w:rsidRPr="007E0650">
        <w:rPr>
          <w:rFonts w:ascii="Arial" w:hAnsi="Arial" w:cs="Arial"/>
          <w:b/>
          <w:bCs/>
          <w:lang w:eastAsia="zh-CN"/>
        </w:rPr>
        <w:t xml:space="preserve"> </w:t>
      </w:r>
      <w:r w:rsidR="009A27CF">
        <w:rPr>
          <w:rFonts w:ascii="Arial" w:hAnsi="Arial" w:cs="Arial" w:hint="eastAsia"/>
          <w:b/>
          <w:bCs/>
          <w:lang w:eastAsia="zh-CN"/>
        </w:rPr>
        <w:t>1</w:t>
      </w:r>
      <w:r>
        <w:rPr>
          <w:rFonts w:ascii="Arial" w:hAnsi="Arial" w:cs="Arial" w:hint="eastAsia"/>
          <w:b/>
          <w:bCs/>
          <w:lang w:eastAsia="zh-CN"/>
        </w:rPr>
        <w:t>6</w:t>
      </w:r>
      <w:r w:rsidR="00E96D1A" w:rsidRPr="007E0650">
        <w:rPr>
          <w:rFonts w:ascii="Arial" w:hAnsi="Arial" w:cs="Arial"/>
          <w:b/>
          <w:bCs/>
          <w:lang w:eastAsia="zh-CN"/>
        </w:rPr>
        <w:t xml:space="preserve"> – </w:t>
      </w:r>
      <w:r w:rsidR="003E5E83">
        <w:rPr>
          <w:rFonts w:ascii="Arial" w:hAnsi="Arial" w:cs="Arial" w:hint="eastAsia"/>
          <w:b/>
          <w:bCs/>
          <w:lang w:eastAsia="zh-CN"/>
        </w:rPr>
        <w:t>2</w:t>
      </w:r>
      <w:r>
        <w:rPr>
          <w:rFonts w:ascii="Arial" w:hAnsi="Arial" w:cs="Arial" w:hint="eastAsia"/>
          <w:b/>
          <w:bCs/>
          <w:lang w:eastAsia="zh-CN"/>
        </w:rPr>
        <w:t>7</w:t>
      </w:r>
      <w:r w:rsidR="00E96D1A">
        <w:rPr>
          <w:rFonts w:ascii="Arial" w:hAnsi="Arial" w:cs="Arial"/>
          <w:b/>
          <w:bCs/>
        </w:rPr>
        <w:t>, 202</w:t>
      </w:r>
      <w:r w:rsidR="009A27CF">
        <w:rPr>
          <w:rFonts w:ascii="Arial" w:hAnsi="Arial" w:cs="Arial" w:hint="eastAsia"/>
          <w:b/>
          <w:bCs/>
          <w:lang w:eastAsia="zh-CN"/>
        </w:rPr>
        <w:t>1</w:t>
      </w:r>
      <w:r w:rsidR="00E96D1A">
        <w:rPr>
          <w:rFonts w:ascii="Arial" w:hAnsi="Arial" w:cs="Arial"/>
          <w:b/>
          <w:bCs/>
        </w:rPr>
        <w:t>, Elbonia</w:t>
      </w:r>
      <w:r w:rsidR="00E96D1A" w:rsidRPr="00240DA2">
        <w:rPr>
          <w:rFonts w:ascii="Arial" w:eastAsia="DengXian" w:hAnsi="Arial" w:cs="Arial"/>
          <w:b/>
          <w:noProof/>
          <w:color w:val="0000FF"/>
          <w:lang w:eastAsia="ja-JP"/>
        </w:rPr>
        <w:tab/>
      </w:r>
    </w:p>
    <w:p w:rsidR="00E96D1A" w:rsidRPr="00240DA2" w:rsidRDefault="00E96D1A" w:rsidP="00E96D1A">
      <w:pPr>
        <w:overflowPunct w:val="0"/>
        <w:autoSpaceDE w:val="0"/>
        <w:autoSpaceDN w:val="0"/>
        <w:adjustRightInd w:val="0"/>
        <w:ind w:left="2127" w:hanging="2127"/>
        <w:textAlignment w:val="baseline"/>
        <w:rPr>
          <w:rFonts w:ascii="Arial" w:eastAsia="DengXian" w:hAnsi="Arial" w:cs="Arial"/>
          <w:b/>
          <w:color w:val="000000"/>
          <w:lang w:eastAsia="zh-CN"/>
        </w:rPr>
      </w:pPr>
      <w:r w:rsidRPr="00240DA2">
        <w:rPr>
          <w:rFonts w:ascii="Arial" w:eastAsia="DengXian" w:hAnsi="Arial" w:cs="Arial"/>
          <w:b/>
          <w:color w:val="000000"/>
          <w:lang w:eastAsia="ja-JP"/>
        </w:rPr>
        <w:t>Source:</w:t>
      </w:r>
      <w:r w:rsidRPr="00240DA2">
        <w:rPr>
          <w:rFonts w:ascii="Arial" w:eastAsia="DengXian" w:hAnsi="Arial" w:cs="Arial"/>
          <w:b/>
          <w:color w:val="000000"/>
          <w:lang w:eastAsia="ja-JP"/>
        </w:rPr>
        <w:tab/>
      </w:r>
      <w:r>
        <w:rPr>
          <w:rFonts w:ascii="Arial" w:eastAsia="DengXian" w:hAnsi="Arial" w:cs="Arial" w:hint="eastAsia"/>
          <w:b/>
          <w:color w:val="000000"/>
        </w:rPr>
        <w:t>CATT</w:t>
      </w:r>
      <w:r w:rsidR="0062634E">
        <w:rPr>
          <w:rFonts w:ascii="Arial" w:eastAsia="DengXian" w:hAnsi="Arial" w:cs="Arial" w:hint="eastAsia"/>
          <w:b/>
          <w:color w:val="000000"/>
          <w:lang w:eastAsia="zh-CN"/>
        </w:rPr>
        <w:t>, CBN</w:t>
      </w:r>
    </w:p>
    <w:p w:rsidR="00E96D1A" w:rsidRPr="00240DA2" w:rsidRDefault="00E96D1A" w:rsidP="00E96D1A">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Title:</w:t>
      </w:r>
      <w:r w:rsidRPr="00240DA2">
        <w:rPr>
          <w:rFonts w:ascii="Arial" w:eastAsia="DengXian" w:hAnsi="Arial" w:cs="Arial"/>
          <w:b/>
          <w:color w:val="000000"/>
          <w:lang w:eastAsia="ja-JP"/>
        </w:rPr>
        <w:tab/>
      </w:r>
      <w:r w:rsidR="001107C9" w:rsidRPr="001107C9">
        <w:rPr>
          <w:rFonts w:ascii="Arial" w:eastAsia="DengXian" w:hAnsi="Arial" w:cs="Arial"/>
          <w:b/>
          <w:color w:val="000000"/>
          <w:lang w:eastAsia="ja-JP"/>
        </w:rPr>
        <w:t xml:space="preserve">MBS </w:t>
      </w:r>
      <w:r w:rsidR="001107C9" w:rsidRPr="001107C9">
        <w:rPr>
          <w:rFonts w:ascii="Arial" w:eastAsia="DengXian" w:hAnsi="Arial" w:cs="Arial" w:hint="eastAsia"/>
          <w:b/>
          <w:color w:val="000000"/>
          <w:lang w:eastAsia="ja-JP"/>
        </w:rPr>
        <w:t xml:space="preserve">Session </w:t>
      </w:r>
      <w:r w:rsidR="001107C9" w:rsidRPr="001107C9">
        <w:rPr>
          <w:rFonts w:ascii="Arial" w:eastAsia="DengXian" w:hAnsi="Arial" w:cs="Arial"/>
          <w:b/>
          <w:color w:val="000000"/>
          <w:lang w:eastAsia="ja-JP"/>
        </w:rPr>
        <w:t>join and Session establishment</w:t>
      </w:r>
    </w:p>
    <w:p w:rsidR="00E96D1A" w:rsidRPr="00240DA2" w:rsidRDefault="00E96D1A" w:rsidP="00E96D1A">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Document for:</w:t>
      </w:r>
      <w:r w:rsidRPr="00240DA2">
        <w:rPr>
          <w:rFonts w:ascii="Arial" w:eastAsia="DengXian" w:hAnsi="Arial" w:cs="Arial"/>
          <w:b/>
          <w:color w:val="000000"/>
          <w:lang w:eastAsia="ja-JP"/>
        </w:rPr>
        <w:tab/>
        <w:t>Approval</w:t>
      </w:r>
    </w:p>
    <w:p w:rsidR="00E96D1A" w:rsidRPr="00240DA2" w:rsidRDefault="00E96D1A" w:rsidP="00E96D1A">
      <w:pPr>
        <w:overflowPunct w:val="0"/>
        <w:autoSpaceDE w:val="0"/>
        <w:autoSpaceDN w:val="0"/>
        <w:adjustRightInd w:val="0"/>
        <w:ind w:left="2127" w:hanging="2127"/>
        <w:textAlignment w:val="baseline"/>
        <w:rPr>
          <w:rFonts w:ascii="Arial" w:eastAsia="DengXian" w:hAnsi="Arial" w:cs="Arial"/>
          <w:b/>
          <w:color w:val="000000"/>
          <w:lang w:eastAsia="zh-CN"/>
        </w:rPr>
      </w:pPr>
      <w:r w:rsidRPr="00240DA2">
        <w:rPr>
          <w:rFonts w:ascii="Arial" w:eastAsia="DengXian" w:hAnsi="Arial" w:cs="Arial"/>
          <w:b/>
          <w:color w:val="000000"/>
          <w:lang w:eastAsia="ja-JP"/>
        </w:rPr>
        <w:t>Agenda Item:</w:t>
      </w:r>
      <w:r w:rsidRPr="00240DA2">
        <w:rPr>
          <w:rFonts w:ascii="Arial" w:eastAsia="DengXian" w:hAnsi="Arial" w:cs="Arial"/>
          <w:b/>
          <w:color w:val="000000"/>
          <w:lang w:eastAsia="ja-JP"/>
        </w:rPr>
        <w:tab/>
        <w:t>8.</w:t>
      </w:r>
      <w:r>
        <w:rPr>
          <w:rFonts w:ascii="Arial" w:eastAsia="DengXian" w:hAnsi="Arial" w:cs="Arial" w:hint="eastAsia"/>
          <w:b/>
          <w:color w:val="000000"/>
          <w:lang w:eastAsia="zh-CN"/>
        </w:rPr>
        <w:t>9</w:t>
      </w:r>
    </w:p>
    <w:p w:rsidR="00E96D1A" w:rsidRPr="007E0650" w:rsidRDefault="00E96D1A" w:rsidP="00E96D1A">
      <w:pPr>
        <w:ind w:left="2127" w:hanging="2127"/>
        <w:rPr>
          <w:rFonts w:ascii="Arial" w:eastAsia="DengXian" w:hAnsi="Arial" w:cs="Arial"/>
          <w:b/>
          <w:color w:val="000000"/>
          <w:lang w:eastAsia="zh-CN"/>
        </w:rPr>
      </w:pPr>
      <w:r w:rsidRPr="00240DA2">
        <w:rPr>
          <w:rFonts w:ascii="Arial" w:eastAsia="DengXian" w:hAnsi="Arial" w:cs="Arial"/>
          <w:b/>
          <w:color w:val="000000"/>
          <w:lang w:eastAsia="ja-JP"/>
        </w:rPr>
        <w:t>Work Item / Release:</w:t>
      </w:r>
      <w:r w:rsidRPr="00240DA2">
        <w:rPr>
          <w:rFonts w:ascii="Arial" w:eastAsia="DengXian" w:hAnsi="Arial" w:cs="Arial"/>
          <w:b/>
          <w:color w:val="000000"/>
          <w:lang w:eastAsia="ja-JP"/>
        </w:rPr>
        <w:tab/>
      </w:r>
      <w:r w:rsidRPr="00F80F92">
        <w:rPr>
          <w:rFonts w:ascii="Arial" w:hAnsi="Arial" w:cs="Arial"/>
          <w:b/>
        </w:rPr>
        <w:t>5MBS / Rel-17</w:t>
      </w:r>
    </w:p>
    <w:p w:rsidR="00E96D1A" w:rsidRPr="00240DA2" w:rsidRDefault="00E96D1A" w:rsidP="00E96D1A">
      <w:pPr>
        <w:overflowPunct w:val="0"/>
        <w:autoSpaceDE w:val="0"/>
        <w:autoSpaceDN w:val="0"/>
        <w:adjustRightInd w:val="0"/>
        <w:textAlignment w:val="baseline"/>
        <w:rPr>
          <w:rFonts w:ascii="Arial" w:eastAsia="DengXian" w:hAnsi="Arial" w:cs="Arial"/>
          <w:i/>
          <w:color w:val="000000"/>
          <w:lang w:eastAsia="zh-CN"/>
        </w:rPr>
      </w:pPr>
      <w:r w:rsidRPr="00240DA2">
        <w:rPr>
          <w:rFonts w:ascii="Arial" w:eastAsia="DengXian" w:hAnsi="Arial" w:cs="Arial"/>
          <w:i/>
          <w:color w:val="000000"/>
          <w:lang w:eastAsia="ja-JP"/>
        </w:rPr>
        <w:t xml:space="preserve">Abstract of the contribution: </w:t>
      </w:r>
      <w:r>
        <w:rPr>
          <w:rFonts w:ascii="Arial" w:eastAsia="DengXian" w:hAnsi="Arial" w:cs="Arial" w:hint="eastAsia"/>
          <w:i/>
          <w:color w:val="000000"/>
          <w:lang w:eastAsia="ja-JP"/>
        </w:rPr>
        <w:t>T</w:t>
      </w:r>
      <w:r w:rsidRPr="00240DA2">
        <w:rPr>
          <w:rFonts w:ascii="Arial" w:eastAsia="DengXian" w:hAnsi="Arial" w:cs="Arial"/>
          <w:i/>
          <w:color w:val="000000"/>
          <w:lang w:eastAsia="ja-JP"/>
        </w:rPr>
        <w:t>his contribution proposes</w:t>
      </w:r>
      <w:r w:rsidRPr="007E0650">
        <w:rPr>
          <w:rFonts w:ascii="Arial" w:eastAsia="DengXian" w:hAnsi="Arial" w:cs="Arial" w:hint="eastAsia"/>
          <w:i/>
          <w:color w:val="000000"/>
          <w:lang w:eastAsia="ja-JP"/>
        </w:rPr>
        <w:t xml:space="preserve"> </w:t>
      </w:r>
      <w:r w:rsidR="004738B7" w:rsidRPr="004738B7">
        <w:rPr>
          <w:rFonts w:ascii="Arial" w:eastAsia="DengXian" w:hAnsi="Arial" w:cs="Arial"/>
          <w:i/>
          <w:color w:val="000000"/>
          <w:lang w:eastAsia="ja-JP"/>
        </w:rPr>
        <w:t>updates/clarifications to the MBS join and Session establishment procedure</w:t>
      </w:r>
      <w:r w:rsidR="004738B7">
        <w:rPr>
          <w:rFonts w:ascii="Arial" w:eastAsia="DengXian" w:hAnsi="Arial" w:cs="Arial" w:hint="eastAsia"/>
          <w:i/>
          <w:color w:val="000000"/>
          <w:lang w:eastAsia="zh-CN"/>
        </w:rPr>
        <w:t>.</w:t>
      </w:r>
    </w:p>
    <w:p w:rsidR="00E96D1A" w:rsidRPr="005F6AB1" w:rsidRDefault="00E96D1A" w:rsidP="00E96D1A">
      <w:pPr>
        <w:pStyle w:val="af1"/>
        <w:keepNext/>
        <w:keepLines/>
        <w:numPr>
          <w:ilvl w:val="0"/>
          <w:numId w:val="5"/>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Pr>
          <w:rFonts w:ascii="Arial" w:hAnsi="Arial" w:cs="Times New Roman" w:hint="eastAsia"/>
          <w:sz w:val="36"/>
          <w:lang w:eastAsia="zh-CN"/>
        </w:rPr>
        <w:t>Introducti</w:t>
      </w:r>
      <w:r w:rsidRPr="005F6AB1">
        <w:rPr>
          <w:rFonts w:ascii="Arial" w:hAnsi="Arial" w:cs="Times New Roman" w:hint="eastAsia"/>
          <w:sz w:val="36"/>
        </w:rPr>
        <w:t>on</w:t>
      </w:r>
    </w:p>
    <w:p w:rsidR="00EF1924" w:rsidRDefault="00134EAA" w:rsidP="00426F8F">
      <w:pPr>
        <w:rPr>
          <w:noProof/>
          <w:lang w:eastAsia="zh-CN"/>
        </w:rPr>
      </w:pPr>
      <w:r w:rsidRPr="00134EAA">
        <w:rPr>
          <w:rFonts w:hint="eastAsia"/>
          <w:noProof/>
          <w:lang w:eastAsia="zh-CN"/>
        </w:rPr>
        <w:t>T</w:t>
      </w:r>
      <w:r w:rsidRPr="00134EAA">
        <w:rPr>
          <w:noProof/>
          <w:lang w:eastAsia="zh-CN"/>
        </w:rPr>
        <w:t xml:space="preserve">his contribution </w:t>
      </w:r>
      <w:r w:rsidR="00FD3E4A">
        <w:rPr>
          <w:rFonts w:hint="eastAsia"/>
          <w:noProof/>
          <w:lang w:eastAsia="zh-CN"/>
        </w:rPr>
        <w:t xml:space="preserve">proposes the following updates/clarifications to the </w:t>
      </w:r>
      <w:r w:rsidR="00FD3E4A" w:rsidRPr="00FD3E4A">
        <w:rPr>
          <w:noProof/>
          <w:lang w:eastAsia="zh-CN"/>
        </w:rPr>
        <w:t>MBS join and Session establishment procedure</w:t>
      </w:r>
      <w:r w:rsidR="00FD3E4A">
        <w:rPr>
          <w:rFonts w:hint="eastAsia"/>
          <w:noProof/>
          <w:lang w:eastAsia="zh-CN"/>
        </w:rPr>
        <w:t>:</w:t>
      </w:r>
    </w:p>
    <w:p w:rsidR="00446FDC" w:rsidRDefault="00E326A4" w:rsidP="00E326A4">
      <w:pPr>
        <w:pStyle w:val="B1"/>
        <w:rPr>
          <w:lang w:eastAsia="zh-CN"/>
        </w:rPr>
      </w:pPr>
      <w:r>
        <w:rPr>
          <w:rFonts w:hint="eastAsia"/>
          <w:lang w:eastAsia="zh-CN"/>
        </w:rPr>
        <w:t>-</w:t>
      </w:r>
      <w:r>
        <w:rPr>
          <w:rFonts w:hint="eastAsia"/>
          <w:lang w:eastAsia="zh-CN"/>
        </w:rPr>
        <w:tab/>
      </w:r>
      <w:r w:rsidR="00446FDC">
        <w:rPr>
          <w:rFonts w:hint="eastAsia"/>
          <w:lang w:eastAsia="zh-CN"/>
        </w:rPr>
        <w:t>for simplicity, it is proposed to remove the option of dynamic MBS Session configuration upon receiving UE join request.</w:t>
      </w:r>
    </w:p>
    <w:p w:rsidR="00D23E46" w:rsidRDefault="00E326A4" w:rsidP="00E326A4">
      <w:pPr>
        <w:pStyle w:val="B1"/>
        <w:rPr>
          <w:noProof/>
          <w:lang w:eastAsia="zh-CN"/>
        </w:rPr>
      </w:pPr>
      <w:r>
        <w:rPr>
          <w:rFonts w:hint="eastAsia"/>
          <w:noProof/>
          <w:lang w:eastAsia="zh-CN"/>
        </w:rPr>
        <w:t>-</w:t>
      </w:r>
      <w:r>
        <w:rPr>
          <w:rFonts w:hint="eastAsia"/>
          <w:noProof/>
          <w:lang w:eastAsia="zh-CN"/>
        </w:rPr>
        <w:tab/>
      </w:r>
      <w:r w:rsidR="00A22B1C">
        <w:rPr>
          <w:rFonts w:hint="eastAsia"/>
          <w:noProof/>
          <w:lang w:eastAsia="zh-CN"/>
        </w:rPr>
        <w:t>add</w:t>
      </w:r>
      <w:r w:rsidR="00D23E46">
        <w:rPr>
          <w:rFonts w:hint="eastAsia"/>
          <w:noProof/>
          <w:lang w:eastAsia="zh-CN"/>
        </w:rPr>
        <w:t xml:space="preserve"> the procedure that t</w:t>
      </w:r>
      <w:r w:rsidR="00D23E46" w:rsidRPr="00D23E46">
        <w:rPr>
          <w:noProof/>
          <w:lang w:eastAsia="zh-CN"/>
        </w:rPr>
        <w:t>he SMF authorizes MBS Session join request for the UE</w:t>
      </w:r>
      <w:r w:rsidR="00D23E46">
        <w:rPr>
          <w:rFonts w:hint="eastAsia"/>
          <w:noProof/>
          <w:lang w:eastAsia="zh-CN"/>
        </w:rPr>
        <w:t xml:space="preserve"> </w:t>
      </w:r>
      <w:r w:rsidR="0076586C">
        <w:rPr>
          <w:rFonts w:hint="eastAsia"/>
          <w:noProof/>
          <w:lang w:eastAsia="zh-CN"/>
        </w:rPr>
        <w:t xml:space="preserve">via the interaction with the UDM </w:t>
      </w:r>
      <w:r w:rsidR="00D23E46">
        <w:rPr>
          <w:rFonts w:hint="eastAsia"/>
          <w:noProof/>
          <w:lang w:eastAsia="zh-CN"/>
        </w:rPr>
        <w:t>in step 2, for clause 6.1.2 does not provide the procedure.</w:t>
      </w:r>
    </w:p>
    <w:p w:rsidR="00D23E46" w:rsidRDefault="00E326A4" w:rsidP="00E326A4">
      <w:pPr>
        <w:pStyle w:val="B1"/>
        <w:rPr>
          <w:noProof/>
          <w:lang w:eastAsia="zh-CN"/>
        </w:rPr>
      </w:pPr>
      <w:r>
        <w:rPr>
          <w:rFonts w:hint="eastAsia"/>
          <w:noProof/>
          <w:lang w:eastAsia="zh-CN"/>
        </w:rPr>
        <w:t>-</w:t>
      </w:r>
      <w:r>
        <w:rPr>
          <w:rFonts w:hint="eastAsia"/>
          <w:noProof/>
          <w:lang w:eastAsia="zh-CN"/>
        </w:rPr>
        <w:tab/>
      </w:r>
      <w:r w:rsidR="00BB6077" w:rsidRPr="00E326A4">
        <w:rPr>
          <w:rFonts w:hint="eastAsia"/>
          <w:noProof/>
          <w:lang w:eastAsia="zh-CN"/>
        </w:rPr>
        <w:t xml:space="preserve">remove </w:t>
      </w:r>
      <w:r w:rsidR="00BB6077" w:rsidRPr="00E326A4">
        <w:rPr>
          <w:noProof/>
          <w:lang w:eastAsia="zh-CN"/>
        </w:rPr>
        <w:t>“</w:t>
      </w:r>
      <w:r w:rsidR="00BB6077" w:rsidRPr="00E326A4">
        <w:rPr>
          <w:rFonts w:hint="eastAsia"/>
          <w:noProof/>
          <w:lang w:eastAsia="zh-CN"/>
        </w:rPr>
        <w:t>(</w:t>
      </w:r>
      <w:r w:rsidR="00BB6077" w:rsidRPr="00E326A4">
        <w:rPr>
          <w:noProof/>
          <w:lang w:eastAsia="zh-CN"/>
        </w:rPr>
        <w:t>If</w:t>
      </w:r>
      <w:r w:rsidR="00BB6077" w:rsidRPr="00E326A4">
        <w:rPr>
          <w:rFonts w:hint="eastAsia"/>
          <w:noProof/>
          <w:lang w:eastAsia="zh-CN"/>
        </w:rPr>
        <w:t>)</w:t>
      </w:r>
      <w:r w:rsidR="00BB6077" w:rsidRPr="00E326A4">
        <w:rPr>
          <w:noProof/>
          <w:lang w:eastAsia="zh-CN"/>
        </w:rPr>
        <w:t xml:space="preserve"> the multicast QoS information is received”</w:t>
      </w:r>
      <w:r w:rsidR="00BB6077" w:rsidRPr="00E326A4">
        <w:rPr>
          <w:rFonts w:hint="eastAsia"/>
          <w:noProof/>
          <w:lang w:eastAsia="zh-CN"/>
        </w:rPr>
        <w:t xml:space="preserve"> in step 6, </w:t>
      </w:r>
      <w:r w:rsidR="00BB6077">
        <w:rPr>
          <w:rFonts w:hint="eastAsia"/>
          <w:noProof/>
          <w:lang w:eastAsia="zh-CN"/>
        </w:rPr>
        <w:t>for the multicast QoS information is not provided to the NG-RAN until step 7.</w:t>
      </w:r>
    </w:p>
    <w:p w:rsidR="00446FDC" w:rsidRDefault="00E326A4" w:rsidP="00E326A4">
      <w:pPr>
        <w:pStyle w:val="B1"/>
        <w:rPr>
          <w:lang w:eastAsia="zh-CN"/>
        </w:rPr>
      </w:pPr>
      <w:r>
        <w:rPr>
          <w:rFonts w:hint="eastAsia"/>
          <w:noProof/>
          <w:lang w:eastAsia="zh-CN"/>
        </w:rPr>
        <w:t>-</w:t>
      </w:r>
      <w:r>
        <w:rPr>
          <w:rFonts w:hint="eastAsia"/>
          <w:noProof/>
          <w:lang w:eastAsia="zh-CN"/>
        </w:rPr>
        <w:tab/>
        <w:t xml:space="preserve">step 7a-7e is replaced by referring to </w:t>
      </w:r>
      <w:r w:rsidRPr="0071590B">
        <w:rPr>
          <w:rFonts w:hint="eastAsia"/>
        </w:rPr>
        <w:t>clause</w:t>
      </w:r>
      <w:r w:rsidRPr="00140E21">
        <w:t> </w:t>
      </w:r>
      <w:r>
        <w:rPr>
          <w:rFonts w:hint="eastAsia"/>
        </w:rPr>
        <w:t>7.2.1.4</w:t>
      </w:r>
      <w:r>
        <w:rPr>
          <w:rFonts w:hint="eastAsia"/>
          <w:lang w:eastAsia="zh-CN"/>
        </w:rPr>
        <w:t xml:space="preserve"> </w:t>
      </w:r>
      <w:r>
        <w:rPr>
          <w:lang w:eastAsia="zh-CN"/>
        </w:rPr>
        <w:t>“</w:t>
      </w:r>
      <w:r w:rsidRPr="00B13345">
        <w:rPr>
          <w:lang w:eastAsia="ko-KR"/>
        </w:rPr>
        <w:t>Establishment of shared delivery toward RAN node</w:t>
      </w:r>
      <w:r>
        <w:rPr>
          <w:lang w:eastAsia="zh-CN"/>
        </w:rPr>
        <w:t>”</w:t>
      </w:r>
      <w:r>
        <w:rPr>
          <w:rFonts w:hint="eastAsia"/>
          <w:lang w:eastAsia="zh-CN"/>
        </w:rPr>
        <w:t>.</w:t>
      </w:r>
    </w:p>
    <w:p w:rsidR="00E326A4" w:rsidRPr="00BB6077" w:rsidRDefault="00F74CE2" w:rsidP="00F74CE2">
      <w:pPr>
        <w:pStyle w:val="B1"/>
        <w:rPr>
          <w:noProof/>
          <w:lang w:eastAsia="zh-CN"/>
        </w:rPr>
      </w:pPr>
      <w:r>
        <w:rPr>
          <w:rFonts w:hint="eastAsia"/>
          <w:lang w:eastAsia="zh-CN"/>
        </w:rPr>
        <w:t>-</w:t>
      </w:r>
      <w:r>
        <w:rPr>
          <w:rFonts w:hint="eastAsia"/>
          <w:lang w:eastAsia="zh-CN"/>
        </w:rPr>
        <w:tab/>
        <w:t>clarifications/</w:t>
      </w:r>
      <w:r w:rsidR="00574E45">
        <w:rPr>
          <w:lang w:eastAsia="zh-CN"/>
        </w:rPr>
        <w:t>clean-ups</w:t>
      </w:r>
      <w:r>
        <w:rPr>
          <w:rFonts w:hint="eastAsia"/>
          <w:lang w:eastAsia="zh-CN"/>
        </w:rPr>
        <w:t xml:space="preserve"> to other steps in the procedure.</w:t>
      </w:r>
    </w:p>
    <w:p w:rsidR="00E96D1A" w:rsidRPr="00240DA2" w:rsidRDefault="00E96D1A" w:rsidP="00E96D1A">
      <w:pPr>
        <w:keepNext/>
        <w:keepLines/>
        <w:pBdr>
          <w:top w:val="single" w:sz="12" w:space="3" w:color="auto"/>
        </w:pBdr>
        <w:overflowPunct w:val="0"/>
        <w:autoSpaceDE w:val="0"/>
        <w:autoSpaceDN w:val="0"/>
        <w:adjustRightInd w:val="0"/>
        <w:spacing w:before="240"/>
        <w:textAlignment w:val="baseline"/>
        <w:outlineLvl w:val="0"/>
        <w:rPr>
          <w:rFonts w:ascii="Arial" w:hAnsi="Arial"/>
          <w:sz w:val="36"/>
        </w:rPr>
      </w:pPr>
      <w:r>
        <w:rPr>
          <w:rFonts w:ascii="Arial" w:hAnsi="Arial" w:hint="eastAsia"/>
          <w:sz w:val="36"/>
        </w:rPr>
        <w:t xml:space="preserve">2. </w:t>
      </w:r>
      <w:r w:rsidRPr="00240DA2">
        <w:rPr>
          <w:rFonts w:ascii="Arial" w:hAnsi="Arial"/>
          <w:sz w:val="36"/>
          <w:lang w:eastAsia="ja-JP"/>
        </w:rPr>
        <w:t>Proposal</w:t>
      </w:r>
    </w:p>
    <w:p w:rsidR="00E96D1A" w:rsidRPr="00E86948" w:rsidRDefault="00E96D1A" w:rsidP="00E96D1A">
      <w:pPr>
        <w:overflowPunct w:val="0"/>
        <w:autoSpaceDE w:val="0"/>
        <w:autoSpaceDN w:val="0"/>
        <w:adjustRightInd w:val="0"/>
        <w:textAlignment w:val="baseline"/>
        <w:rPr>
          <w:color w:val="000000"/>
          <w:lang w:eastAsia="zh-CN"/>
        </w:rPr>
      </w:pPr>
      <w:r w:rsidRPr="00EB0FF4">
        <w:rPr>
          <w:rFonts w:eastAsia="Malgun Gothic" w:hint="eastAsia"/>
          <w:color w:val="000000"/>
        </w:rPr>
        <w:t>It</w:t>
      </w:r>
      <w:r w:rsidRPr="00EB0FF4">
        <w:rPr>
          <w:rFonts w:eastAsia="Malgun Gothic"/>
          <w:color w:val="000000"/>
        </w:rPr>
        <w:t xml:space="preserve"> is proposed to include the following </w:t>
      </w:r>
      <w:r>
        <w:rPr>
          <w:rFonts w:hint="eastAsia"/>
          <w:color w:val="000000"/>
        </w:rPr>
        <w:t>changes</w:t>
      </w:r>
      <w:r w:rsidRPr="00EB0FF4">
        <w:rPr>
          <w:rFonts w:eastAsia="Malgun Gothic"/>
          <w:color w:val="000000"/>
        </w:rPr>
        <w:t xml:space="preserve"> in T</w:t>
      </w:r>
      <w:r>
        <w:rPr>
          <w:rFonts w:hint="eastAsia"/>
          <w:color w:val="000000"/>
          <w:lang w:eastAsia="zh-CN"/>
        </w:rPr>
        <w:t>S 23.247.</w:t>
      </w:r>
    </w:p>
    <w:p w:rsidR="00E96D1A" w:rsidRDefault="00E96D1A" w:rsidP="00E96D1A">
      <w:pPr>
        <w:rPr>
          <w:b/>
          <w:bCs/>
          <w:sz w:val="28"/>
          <w:szCs w:val="36"/>
        </w:rPr>
      </w:pPr>
      <w:r>
        <w:rPr>
          <w:b/>
          <w:bCs/>
          <w:sz w:val="28"/>
          <w:szCs w:val="36"/>
        </w:rPr>
        <w:br w:type="page"/>
      </w:r>
    </w:p>
    <w:p w:rsidR="001E41F3" w:rsidRPr="00E96D1A"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1107C9" w:rsidRDefault="001107C9" w:rsidP="001107C9">
      <w:pPr>
        <w:pStyle w:val="3"/>
        <w:rPr>
          <w:lang w:eastAsia="ko-KR"/>
        </w:rPr>
      </w:pPr>
      <w:bookmarkStart w:id="0" w:name="_Toc66391761"/>
      <w:bookmarkStart w:id="1" w:name="_Toc70079057"/>
      <w:bookmarkStart w:id="2" w:name="_Toc73941276"/>
      <w:r>
        <w:rPr>
          <w:lang w:eastAsia="ko-KR"/>
        </w:rPr>
        <w:t>7.2.1</w:t>
      </w:r>
      <w:r>
        <w:rPr>
          <w:lang w:eastAsia="ko-KR"/>
        </w:rPr>
        <w:tab/>
        <w:t>MBS join and Session establishment procedure</w:t>
      </w:r>
      <w:bookmarkEnd w:id="0"/>
      <w:bookmarkEnd w:id="1"/>
      <w:bookmarkEnd w:id="2"/>
    </w:p>
    <w:p w:rsidR="001107C9" w:rsidRDefault="001107C9" w:rsidP="001107C9">
      <w:pPr>
        <w:pStyle w:val="4"/>
        <w:rPr>
          <w:lang w:eastAsia="zh-CN"/>
        </w:rPr>
      </w:pPr>
      <w:bookmarkStart w:id="3" w:name="_Toc66391762"/>
      <w:bookmarkStart w:id="4" w:name="_Toc70079058"/>
      <w:bookmarkStart w:id="5" w:name="_Toc73941277"/>
      <w:r>
        <w:rPr>
          <w:lang w:eastAsia="zh-CN"/>
        </w:rPr>
        <w:t>7.2.1.1</w:t>
      </w:r>
      <w:r>
        <w:rPr>
          <w:lang w:eastAsia="zh-CN"/>
        </w:rPr>
        <w:tab/>
        <w:t>General</w:t>
      </w:r>
      <w:bookmarkEnd w:id="3"/>
      <w:bookmarkEnd w:id="4"/>
      <w:bookmarkEnd w:id="5"/>
    </w:p>
    <w:p w:rsidR="001107C9" w:rsidRDefault="004914C1" w:rsidP="001107C9">
      <w:pPr>
        <w:rPr>
          <w:lang w:eastAsia="zh-CN"/>
        </w:rPr>
      </w:pPr>
      <w:ins w:id="6" w:author="CATT_dxy" w:date="2021-07-27T13:28:00Z">
        <w:r>
          <w:rPr>
            <w:rFonts w:hint="eastAsia"/>
            <w:lang w:eastAsia="zh-CN"/>
          </w:rPr>
          <w:t xml:space="preserve">MBS </w:t>
        </w:r>
      </w:ins>
      <w:r w:rsidR="001107C9">
        <w:t xml:space="preserve">Session Join procedure is used by UEs to inform the 5GC of the UE interest in </w:t>
      </w:r>
      <w:ins w:id="7" w:author="CATT_dxy" w:date="2021-07-27T13:27:00Z">
        <w:r>
          <w:rPr>
            <w:rFonts w:hint="eastAsia"/>
            <w:lang w:eastAsia="zh-CN"/>
          </w:rPr>
          <w:t xml:space="preserve">joining </w:t>
        </w:r>
      </w:ins>
      <w:r w:rsidR="001107C9">
        <w:t xml:space="preserve">an </w:t>
      </w:r>
      <w:del w:id="8" w:author="CATT_dxy" w:date="2021-07-27T13:30:00Z">
        <w:r w:rsidR="001107C9" w:rsidDel="00831CF2">
          <w:delText xml:space="preserve">MBS </w:delText>
        </w:r>
      </w:del>
      <w:ins w:id="9" w:author="CATT_dxy" w:date="2021-07-27T13:30:00Z">
        <w:r w:rsidR="00831CF2">
          <w:rPr>
            <w:rFonts w:hint="eastAsia"/>
            <w:lang w:eastAsia="zh-CN"/>
          </w:rPr>
          <w:t>multicast</w:t>
        </w:r>
        <w:r w:rsidR="00831CF2">
          <w:t xml:space="preserve"> </w:t>
        </w:r>
      </w:ins>
      <w:del w:id="10" w:author="CATT_dxy" w:date="2021-07-27T13:30:00Z">
        <w:r w:rsidR="001107C9" w:rsidDel="00831CF2">
          <w:delText>S</w:delText>
        </w:r>
      </w:del>
      <w:ins w:id="11" w:author="CATT_dxy" w:date="2021-07-27T13:30:00Z">
        <w:r w:rsidR="00831CF2">
          <w:rPr>
            <w:rFonts w:hint="eastAsia"/>
            <w:lang w:eastAsia="zh-CN"/>
          </w:rPr>
          <w:t>s</w:t>
        </w:r>
      </w:ins>
      <w:r w:rsidR="001107C9">
        <w:t>ession.</w:t>
      </w:r>
      <w:del w:id="12" w:author="CATT_dxy" w:date="2021-07-27T13:27:00Z">
        <w:r w:rsidR="001107C9" w:rsidDel="004914C1">
          <w:delText xml:space="preserve"> The user plane management is described in clause 6.6.</w:delText>
        </w:r>
      </w:del>
      <w:ins w:id="13" w:author="CATT_dxy" w:date="2021-07-27T13:27:00Z">
        <w:r>
          <w:rPr>
            <w:rFonts w:hint="eastAsia"/>
            <w:lang w:eastAsia="zh-CN"/>
          </w:rPr>
          <w:t xml:space="preserve"> </w:t>
        </w:r>
      </w:ins>
      <w:ins w:id="14" w:author="CATT_dxy" w:date="2021-07-27T13:33:00Z">
        <w:r w:rsidR="001E0C6D">
          <w:rPr>
            <w:rFonts w:hint="eastAsia"/>
            <w:lang w:eastAsia="zh-CN"/>
          </w:rPr>
          <w:t>T</w:t>
        </w:r>
        <w:r w:rsidR="001E0C6D">
          <w:t>he first accepted UE join request will trigger the multicast session establishment</w:t>
        </w:r>
        <w:r w:rsidR="001E0C6D" w:rsidRPr="00F75F32">
          <w:rPr>
            <w:rFonts w:hint="eastAsia"/>
            <w:lang w:eastAsia="zh-CN"/>
          </w:rPr>
          <w:t xml:space="preserve"> towards the NG-RAN and the UE</w:t>
        </w:r>
        <w:r w:rsidR="001E0C6D">
          <w:t>.</w:t>
        </w:r>
      </w:ins>
    </w:p>
    <w:p w:rsidR="001107C9" w:rsidRDefault="001107C9" w:rsidP="001107C9">
      <w:pPr>
        <w:pStyle w:val="4"/>
        <w:rPr>
          <w:lang w:eastAsia="zh-CN"/>
        </w:rPr>
      </w:pPr>
      <w:bookmarkStart w:id="15" w:name="_Toc66391763"/>
      <w:bookmarkStart w:id="16" w:name="_Toc70079059"/>
      <w:bookmarkStart w:id="17" w:name="_Toc73941278"/>
      <w:r>
        <w:rPr>
          <w:lang w:eastAsia="zh-CN"/>
        </w:rPr>
        <w:t>7.2.1.2</w:t>
      </w:r>
      <w:r>
        <w:rPr>
          <w:lang w:eastAsia="zh-CN"/>
        </w:rPr>
        <w:tab/>
        <w:t>Establishment of a PDU Session that can be associated with multicast session(s)</w:t>
      </w:r>
      <w:bookmarkEnd w:id="15"/>
      <w:bookmarkEnd w:id="16"/>
      <w:bookmarkEnd w:id="17"/>
    </w:p>
    <w:p w:rsidR="001107C9" w:rsidRDefault="001107C9" w:rsidP="001107C9">
      <w:pPr>
        <w:rPr>
          <w:rFonts w:eastAsia="DengXian"/>
          <w:lang w:eastAsia="zh-CN"/>
        </w:rPr>
      </w:pPr>
      <w:r w:rsidRPr="008D559F">
        <w:rPr>
          <w:noProof/>
          <w:lang w:eastAsia="zh-CN"/>
        </w:rPr>
        <w:t>The</w:t>
      </w:r>
      <w:r>
        <w:rPr>
          <w:noProof/>
          <w:lang w:eastAsia="zh-CN"/>
        </w:rPr>
        <w:t xml:space="preserve"> </w:t>
      </w:r>
      <w:r>
        <w:rPr>
          <w:lang w:eastAsia="ja-JP"/>
        </w:rPr>
        <w:t xml:space="preserve">PDU Session </w:t>
      </w:r>
      <w:r>
        <w:rPr>
          <w:lang w:eastAsia="zh-CN"/>
        </w:rPr>
        <w:t>associated with multicast session(s) is established using the procedures as specified in TS 23.502 </w:t>
      </w:r>
      <w:r>
        <w:t>[</w:t>
      </w:r>
      <w:r>
        <w:rPr>
          <w:lang w:eastAsia="zh-CN"/>
        </w:rPr>
        <w:t>6</w:t>
      </w:r>
      <w:r>
        <w:t>]</w:t>
      </w:r>
      <w:r>
        <w:rPr>
          <w:lang w:eastAsia="zh-CN"/>
        </w:rPr>
        <w:t xml:space="preserve"> clause</w:t>
      </w:r>
      <w:r>
        <w:rPr>
          <w:rFonts w:eastAsia="DengXian"/>
          <w:lang w:eastAsia="ko-KR"/>
        </w:rPr>
        <w:t> </w:t>
      </w:r>
      <w:r>
        <w:rPr>
          <w:rFonts w:eastAsia="DengXian"/>
          <w:lang w:eastAsia="zh-CN"/>
        </w:rPr>
        <w:t>4.3.2.2 with the following differences:</w:t>
      </w:r>
    </w:p>
    <w:p w:rsidR="001107C9" w:rsidRPr="008D559F" w:rsidRDefault="001107C9" w:rsidP="001107C9">
      <w:pPr>
        <w:pStyle w:val="NO"/>
        <w:rPr>
          <w:rFonts w:eastAsia="DengXian"/>
          <w:lang w:eastAsia="zh-CN"/>
        </w:rPr>
      </w:pPr>
      <w:r w:rsidRPr="008D559F">
        <w:t>NOTE:</w:t>
      </w:r>
      <w:r w:rsidRPr="008D559F">
        <w:tab/>
        <w:t>The DNN and S-NSSAI are used to establish the PDU session which can carry the Multicast operation, i.e. join/leave, and can be associated with multicast MBS session(s).</w:t>
      </w:r>
    </w:p>
    <w:p w:rsidR="001107C9" w:rsidRDefault="001107C9" w:rsidP="001107C9">
      <w:pPr>
        <w:pStyle w:val="B1"/>
        <w:rPr>
          <w:noProof/>
          <w:lang w:eastAsia="zh-CN"/>
        </w:rPr>
      </w:pPr>
      <w:r>
        <w:rPr>
          <w:noProof/>
          <w:lang w:eastAsia="zh-CN"/>
        </w:rPr>
        <w:t>-</w:t>
      </w:r>
      <w:r>
        <w:rPr>
          <w:noProof/>
          <w:lang w:eastAsia="zh-CN"/>
        </w:rPr>
        <w:tab/>
        <w:t xml:space="preserve">In step 2, based on the </w:t>
      </w:r>
      <w:r w:rsidRPr="008D559F">
        <w:rPr>
          <w:noProof/>
          <w:lang w:eastAsia="zh-CN"/>
        </w:rPr>
        <w:t xml:space="preserve">DNN and S-NSSAI use for </w:t>
      </w:r>
      <w:r>
        <w:rPr>
          <w:noProof/>
          <w:lang w:eastAsia="zh-CN"/>
        </w:rPr>
        <w:t xml:space="preserve">establishing a PDU Session associated with multicast session(s), </w:t>
      </w:r>
      <w:del w:id="18" w:author="CATT_dxy" w:date="2021-07-27T13:08:00Z">
        <w:r w:rsidRPr="008D559F" w:rsidDel="00235242">
          <w:rPr>
            <w:noProof/>
            <w:lang w:eastAsia="zh-CN"/>
          </w:rPr>
          <w:delText>and/or an indication that the user is requiring a MBS capable SMF in the UDM</w:delText>
        </w:r>
        <w:r w:rsidDel="00235242">
          <w:rPr>
            <w:noProof/>
            <w:lang w:eastAsia="zh-CN"/>
          </w:rPr>
          <w:delText xml:space="preserve">, </w:delText>
        </w:r>
      </w:del>
      <w:r>
        <w:rPr>
          <w:noProof/>
          <w:lang w:eastAsia="zh-CN"/>
        </w:rPr>
        <w:t xml:space="preserve">the AMF selects an SMF capable of handling multicast sessions based on </w:t>
      </w:r>
      <w:r w:rsidRPr="008D559F">
        <w:rPr>
          <w:noProof/>
          <w:lang w:eastAsia="zh-CN"/>
        </w:rPr>
        <w:t xml:space="preserve">DNN and S-NSSAI, </w:t>
      </w:r>
      <w:r>
        <w:rPr>
          <w:noProof/>
          <w:lang w:eastAsia="zh-CN"/>
        </w:rPr>
        <w:t xml:space="preserve">locally configured data or a corresponding SMF </w:t>
      </w:r>
      <w:r w:rsidRPr="008D559F">
        <w:rPr>
          <w:noProof/>
          <w:lang w:eastAsia="zh-CN"/>
        </w:rPr>
        <w:t xml:space="preserve">profile </w:t>
      </w:r>
      <w:r>
        <w:rPr>
          <w:noProof/>
          <w:lang w:eastAsia="zh-CN"/>
        </w:rPr>
        <w:t>stored in the NRF. For indirect discovery, the AMF requests the SCP to select an SMF capable of handling multicast sessions.</w:t>
      </w:r>
    </w:p>
    <w:p w:rsidR="001107C9" w:rsidRPr="008D559F" w:rsidDel="00235242" w:rsidRDefault="001107C9" w:rsidP="001107C9">
      <w:pPr>
        <w:pStyle w:val="EditorsNote"/>
        <w:rPr>
          <w:del w:id="19" w:author="CATT_dxy" w:date="2021-07-27T13:08:00Z"/>
          <w:noProof/>
          <w:lang w:val="en-US" w:eastAsia="zh-CN"/>
        </w:rPr>
      </w:pPr>
      <w:del w:id="20" w:author="CATT_dxy" w:date="2021-07-27T13:08:00Z">
        <w:r w:rsidDel="00235242">
          <w:rPr>
            <w:rFonts w:hint="eastAsia"/>
            <w:lang w:eastAsia="zh-CN"/>
          </w:rPr>
          <w:delText>E</w:delText>
        </w:r>
        <w:r w:rsidDel="00235242">
          <w:rPr>
            <w:lang w:eastAsia="zh-CN"/>
          </w:rPr>
          <w:delText>ditor's note:</w:delText>
        </w:r>
        <w:r w:rsidRPr="008D559F" w:rsidDel="00235242">
          <w:rPr>
            <w:noProof/>
            <w:lang w:val="en-US" w:eastAsia="zh-CN"/>
          </w:rPr>
          <w:tab/>
          <w:delText>Whether the indication in the UDM is needed or not is FFS.</w:delText>
        </w:r>
      </w:del>
    </w:p>
    <w:p w:rsidR="001107C9" w:rsidRPr="0022757E" w:rsidDel="00923EFC" w:rsidRDefault="001107C9" w:rsidP="001107C9">
      <w:pPr>
        <w:pStyle w:val="EditorsNote"/>
        <w:rPr>
          <w:del w:id="21" w:author="CATT_dxy" w:date="2021-08-02T09:40:00Z"/>
          <w:noProof/>
          <w:lang w:val="en-US" w:eastAsia="zh-CN"/>
        </w:rPr>
      </w:pPr>
      <w:del w:id="22" w:author="CATT_dxy" w:date="2021-08-02T09:40:00Z">
        <w:r w:rsidDel="00923EFC">
          <w:rPr>
            <w:rFonts w:hint="eastAsia"/>
            <w:lang w:eastAsia="zh-CN"/>
          </w:rPr>
          <w:delText>E</w:delText>
        </w:r>
        <w:r w:rsidDel="00923EFC">
          <w:rPr>
            <w:lang w:eastAsia="zh-CN"/>
          </w:rPr>
          <w:delText>ditor's note:</w:delText>
        </w:r>
        <w:r w:rsidRPr="008D559F" w:rsidDel="00923EFC">
          <w:rPr>
            <w:noProof/>
            <w:lang w:val="en-US" w:eastAsia="zh-CN"/>
          </w:rPr>
          <w:tab/>
          <w:delText>What exact service operations will be used is FFS.</w:delText>
        </w:r>
      </w:del>
    </w:p>
    <w:p w:rsidR="001107C9" w:rsidRDefault="001107C9" w:rsidP="001107C9">
      <w:pPr>
        <w:pStyle w:val="4"/>
        <w:rPr>
          <w:lang w:eastAsia="ko-KR"/>
        </w:rPr>
      </w:pPr>
      <w:bookmarkStart w:id="23" w:name="_Toc66391764"/>
      <w:bookmarkStart w:id="24" w:name="_Toc70079060"/>
      <w:bookmarkStart w:id="25" w:name="_Toc73941279"/>
      <w:r>
        <w:rPr>
          <w:lang w:eastAsia="zh-CN"/>
        </w:rPr>
        <w:t>7.2.1.3</w:t>
      </w:r>
      <w:r>
        <w:rPr>
          <w:lang w:eastAsia="zh-CN"/>
        </w:rPr>
        <w:tab/>
      </w:r>
      <w:r w:rsidRPr="008D559F">
        <w:rPr>
          <w:lang w:eastAsia="ko-KR"/>
        </w:rPr>
        <w:t>Multicast session</w:t>
      </w:r>
      <w:r>
        <w:rPr>
          <w:lang w:eastAsia="ko-KR"/>
        </w:rPr>
        <w:t xml:space="preserve"> join and session establishment procedure</w:t>
      </w:r>
      <w:bookmarkEnd w:id="23"/>
      <w:bookmarkEnd w:id="24"/>
      <w:bookmarkEnd w:id="25"/>
    </w:p>
    <w:p w:rsidR="001107C9" w:rsidRDefault="001107C9" w:rsidP="001107C9">
      <w:r>
        <w:t>The following steps are executed before the UE requests to join the MBS session:</w:t>
      </w:r>
    </w:p>
    <w:p w:rsidR="001107C9" w:rsidRDefault="001107C9" w:rsidP="001107C9">
      <w:pPr>
        <w:pStyle w:val="B1"/>
        <w:rPr>
          <w:lang w:eastAsia="ja-JP"/>
        </w:rPr>
      </w:pPr>
      <w:r>
        <w:rPr>
          <w:lang w:eastAsia="ja-JP"/>
        </w:rPr>
        <w:t>-</w:t>
      </w:r>
      <w:r>
        <w:rPr>
          <w:lang w:eastAsia="ja-JP"/>
        </w:rPr>
        <w:tab/>
        <w:t xml:space="preserve">The MBS Session </w:t>
      </w:r>
      <w:del w:id="26" w:author="CATT_dxy" w:date="2021-07-27T14:02:00Z">
        <w:r w:rsidRPr="008D559F" w:rsidDel="00A04A3C">
          <w:delText xml:space="preserve">may have </w:delText>
        </w:r>
      </w:del>
      <w:del w:id="27" w:author="CATT_dxy" w:date="2021-07-27T13:25:00Z">
        <w:r w:rsidDel="004914C1">
          <w:rPr>
            <w:lang w:eastAsia="ja-JP"/>
          </w:rPr>
          <w:delText xml:space="preserve">has </w:delText>
        </w:r>
      </w:del>
      <w:del w:id="28" w:author="CATT_dxy" w:date="2021-07-27T14:02:00Z">
        <w:r w:rsidDel="00A04A3C">
          <w:rPr>
            <w:lang w:eastAsia="ja-JP"/>
          </w:rPr>
          <w:delText xml:space="preserve">been </w:delText>
        </w:r>
      </w:del>
      <w:ins w:id="29" w:author="CATT_dxy" w:date="2021-07-27T14:02:00Z">
        <w:r w:rsidR="00A04A3C">
          <w:rPr>
            <w:rFonts w:hint="eastAsia"/>
            <w:lang w:eastAsia="zh-CN"/>
          </w:rPr>
          <w:t xml:space="preserve">is </w:t>
        </w:r>
      </w:ins>
      <w:r>
        <w:rPr>
          <w:lang w:eastAsia="ja-JP"/>
        </w:rPr>
        <w:t>configured</w:t>
      </w:r>
      <w:ins w:id="30" w:author="CATT_dxy" w:date="2021-07-27T14:03:00Z">
        <w:r w:rsidR="00A04A3C">
          <w:rPr>
            <w:rFonts w:hint="eastAsia"/>
            <w:lang w:eastAsia="zh-CN"/>
          </w:rPr>
          <w:t xml:space="preserve"> in the 5GC</w:t>
        </w:r>
      </w:ins>
      <w:r w:rsidRPr="008D559F">
        <w:t xml:space="preserve"> (see </w:t>
      </w:r>
      <w:r w:rsidRPr="008D559F">
        <w:rPr>
          <w:lang w:eastAsia="zh-CN"/>
        </w:rPr>
        <w:t>clause</w:t>
      </w:r>
      <w:r w:rsidRPr="008D559F">
        <w:rPr>
          <w:noProof/>
          <w:lang w:eastAsia="zh-CN"/>
        </w:rPr>
        <w:t> </w:t>
      </w:r>
      <w:r w:rsidRPr="008D559F">
        <w:t>7.1.1 for details)</w:t>
      </w:r>
      <w:r>
        <w:rPr>
          <w:lang w:eastAsia="ja-JP"/>
        </w:rPr>
        <w:t>.</w:t>
      </w:r>
    </w:p>
    <w:p w:rsidR="001107C9" w:rsidRDefault="001107C9" w:rsidP="001107C9">
      <w:pPr>
        <w:pStyle w:val="B1"/>
        <w:rPr>
          <w:lang w:eastAsia="ja-JP"/>
        </w:rPr>
      </w:pPr>
      <w:r>
        <w:rPr>
          <w:lang w:eastAsia="ja-JP"/>
        </w:rPr>
        <w:t>-</w:t>
      </w:r>
      <w:r>
        <w:rPr>
          <w:lang w:eastAsia="ja-JP"/>
        </w:rPr>
        <w:tab/>
        <w:t>The UE registers in the PLMN and establishes a PDU session.</w:t>
      </w:r>
    </w:p>
    <w:p w:rsidR="001107C9" w:rsidRDefault="001107C9" w:rsidP="001107C9">
      <w:pPr>
        <w:pStyle w:val="B1"/>
        <w:rPr>
          <w:lang w:eastAsia="ja-JP"/>
        </w:rPr>
      </w:pPr>
      <w:r>
        <w:rPr>
          <w:lang w:eastAsia="ja-JP"/>
        </w:rPr>
        <w:t>-</w:t>
      </w:r>
      <w:r>
        <w:rPr>
          <w:lang w:eastAsia="ja-JP"/>
        </w:rPr>
        <w:tab/>
        <w:t xml:space="preserve">The UE has known at least the MBS Session ID of a multicast group that the UE can join, e.g. via </w:t>
      </w:r>
      <w:r w:rsidRPr="008D559F">
        <w:rPr>
          <w:rFonts w:hint="eastAsia"/>
          <w:lang w:eastAsia="zh-CN"/>
        </w:rPr>
        <w:t>service</w:t>
      </w:r>
      <w:r w:rsidRPr="008D559F">
        <w:t xml:space="preserve"> </w:t>
      </w:r>
      <w:r>
        <w:rPr>
          <w:lang w:eastAsia="ja-JP"/>
        </w:rPr>
        <w:t>announcement.</w:t>
      </w:r>
    </w:p>
    <w:p w:rsidR="001107C9" w:rsidRDefault="001107C9" w:rsidP="001107C9">
      <w:pPr>
        <w:pStyle w:val="TH"/>
      </w:pPr>
      <w:r>
        <w:object w:dxaOrig="9498" w:dyaOrig="117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5pt;height:588pt" o:ole="">
            <v:imagedata r:id="rId10" o:title=""/>
          </v:shape>
          <o:OLEObject Type="Embed" ProgID="Word.Picture.8" ShapeID="_x0000_i1025" DrawAspect="Content" ObjectID="_1690107618" r:id="rId11"/>
        </w:object>
      </w:r>
    </w:p>
    <w:p w:rsidR="001107C9" w:rsidRDefault="001107C9" w:rsidP="001107C9">
      <w:pPr>
        <w:pStyle w:val="TF"/>
      </w:pPr>
      <w:r>
        <w:t>Figure 7.2.1.3-1: PDU Session modification for</w:t>
      </w:r>
      <w:r w:rsidRPr="008D559F">
        <w:t xml:space="preserve"> UE joining</w:t>
      </w:r>
      <w:r>
        <w:t xml:space="preserve"> multicast</w:t>
      </w:r>
      <w:r w:rsidRPr="00E1562B">
        <w:t xml:space="preserve"> </w:t>
      </w:r>
      <w:r w:rsidRPr="008D559F">
        <w:t>session</w:t>
      </w:r>
    </w:p>
    <w:p w:rsidR="001107C9" w:rsidRPr="002C428B" w:rsidRDefault="001107C9" w:rsidP="001107C9">
      <w:pPr>
        <w:pStyle w:val="B1"/>
      </w:pPr>
      <w:r>
        <w:t>1.</w:t>
      </w:r>
      <w:r>
        <w:tab/>
        <w:t>To join the multicast group, the UE sends a PDU Session Modification Request which contains one or several MBS Session ID(s) and join request. The MBS Session ID(s) indicate the multicast group(s) that UE wants to join.</w:t>
      </w:r>
    </w:p>
    <w:p w:rsidR="00BA1DCD" w:rsidRDefault="001107C9" w:rsidP="000A034F">
      <w:pPr>
        <w:pStyle w:val="B1"/>
        <w:rPr>
          <w:ins w:id="31" w:author="CATT_dxy" w:date="2021-08-02T10:23:00Z"/>
          <w:lang w:eastAsia="zh-CN"/>
        </w:rPr>
      </w:pPr>
      <w:r>
        <w:t>2.</w:t>
      </w:r>
      <w:r>
        <w:tab/>
        <w:t>[Conditional] Based on the received MBS Session ID and join request, the SMF determines this is MBS Session join request. The SMF authorizes MBS Session join request for</w:t>
      </w:r>
      <w:del w:id="32" w:author="CATT_dxy" w:date="2021-07-27T13:37:00Z">
        <w:r w:rsidDel="00B207EB">
          <w:delText xml:space="preserve"> each multicast group</w:delText>
        </w:r>
      </w:del>
      <w:ins w:id="33" w:author="CATT_dxy" w:date="2021-07-27T13:37:00Z">
        <w:r w:rsidR="00B207EB">
          <w:rPr>
            <w:rFonts w:hint="eastAsia"/>
            <w:lang w:eastAsia="zh-CN"/>
          </w:rPr>
          <w:t xml:space="preserve"> the UE</w:t>
        </w:r>
      </w:ins>
      <w:r>
        <w:t>, see clause 6.1.</w:t>
      </w:r>
      <w:ins w:id="34" w:author="CATT_dxy" w:date="2021-08-02T10:39:00Z">
        <w:r w:rsidR="000A034F">
          <w:rPr>
            <w:rFonts w:hint="eastAsia"/>
            <w:lang w:eastAsia="zh-CN"/>
          </w:rPr>
          <w:t>2</w:t>
        </w:r>
      </w:ins>
      <w:del w:id="35" w:author="CATT_dxy" w:date="2021-08-02T10:39:00Z">
        <w:r w:rsidDel="000A034F">
          <w:delText>1</w:delText>
        </w:r>
      </w:del>
      <w:r>
        <w:t xml:space="preserve">. </w:t>
      </w:r>
      <w:ins w:id="36" w:author="CATT_dxy" w:date="2021-08-02T10:39:00Z">
        <w:r w:rsidR="000A034F" w:rsidRPr="00140E21">
          <w:t xml:space="preserve">If </w:t>
        </w:r>
        <w:r w:rsidR="000A034F">
          <w:rPr>
            <w:rFonts w:hint="eastAsia"/>
            <w:lang w:eastAsia="zh-CN"/>
          </w:rPr>
          <w:t>MBS su</w:t>
        </w:r>
        <w:r w:rsidR="000A034F" w:rsidRPr="00140E21">
          <w:t xml:space="preserve">bscription data </w:t>
        </w:r>
      </w:ins>
      <w:ins w:id="37" w:author="CATT_dxy" w:date="2021-08-02T10:40:00Z">
        <w:r w:rsidR="00EB0092">
          <w:rPr>
            <w:rFonts w:hint="eastAsia"/>
            <w:lang w:eastAsia="zh-CN"/>
          </w:rPr>
          <w:t>of</w:t>
        </w:r>
      </w:ins>
      <w:ins w:id="38" w:author="CATT_dxy" w:date="2021-08-02T10:39:00Z">
        <w:r w:rsidR="000A034F" w:rsidRPr="00140E21">
          <w:t xml:space="preserve"> </w:t>
        </w:r>
        <w:r w:rsidR="000A034F">
          <w:rPr>
            <w:rFonts w:hint="eastAsia"/>
            <w:lang w:eastAsia="zh-CN"/>
          </w:rPr>
          <w:t>the UE</w:t>
        </w:r>
        <w:r w:rsidR="000A034F" w:rsidRPr="00140E21">
          <w:t xml:space="preserve"> is not available</w:t>
        </w:r>
        <w:r w:rsidR="000A034F">
          <w:rPr>
            <w:rFonts w:hint="eastAsia"/>
            <w:lang w:eastAsia="zh-CN"/>
          </w:rPr>
          <w:t xml:space="preserve"> in the SMF,</w:t>
        </w:r>
        <w:r w:rsidR="000A034F">
          <w:t xml:space="preserve"> </w:t>
        </w:r>
      </w:ins>
      <w:ins w:id="39" w:author="CATT_dxy" w:date="2021-08-02T10:40:00Z">
        <w:r w:rsidR="00EB0092">
          <w:rPr>
            <w:rFonts w:hint="eastAsia"/>
            <w:lang w:eastAsia="zh-CN"/>
          </w:rPr>
          <w:t xml:space="preserve">the </w:t>
        </w:r>
      </w:ins>
      <w:ins w:id="40" w:author="CATT_dxy" w:date="2021-08-02T10:39:00Z">
        <w:r w:rsidR="000A034F" w:rsidRPr="00BA1DCD">
          <w:t xml:space="preserve">SMF retrieves the </w:t>
        </w:r>
        <w:r w:rsidR="000A034F">
          <w:rPr>
            <w:rFonts w:hint="eastAsia"/>
            <w:lang w:eastAsia="zh-CN"/>
          </w:rPr>
          <w:t>MBS</w:t>
        </w:r>
        <w:r w:rsidR="000A034F" w:rsidRPr="00BA1DCD">
          <w:t xml:space="preserve"> </w:t>
        </w:r>
        <w:r w:rsidR="000A034F">
          <w:rPr>
            <w:rFonts w:hint="eastAsia"/>
            <w:lang w:eastAsia="zh-CN"/>
          </w:rPr>
          <w:t>s</w:t>
        </w:r>
        <w:r w:rsidR="000A034F" w:rsidRPr="00BA1DCD">
          <w:t xml:space="preserve">ubscription data </w:t>
        </w:r>
        <w:r w:rsidR="000A034F">
          <w:rPr>
            <w:rFonts w:hint="eastAsia"/>
            <w:lang w:eastAsia="zh-CN"/>
          </w:rPr>
          <w:t xml:space="preserve">of the UE </w:t>
        </w:r>
        <w:r w:rsidR="000A034F" w:rsidRPr="00BA1DCD">
          <w:t xml:space="preserve">using Nudm_SDM_Get (SUPI, </w:t>
        </w:r>
        <w:r w:rsidR="000A034F">
          <w:rPr>
            <w:rFonts w:hint="eastAsia"/>
            <w:lang w:eastAsia="zh-CN"/>
          </w:rPr>
          <w:t>MBS s</w:t>
        </w:r>
        <w:r w:rsidR="000A034F" w:rsidRPr="00BA1DCD">
          <w:t xml:space="preserve">ubscription data, </w:t>
        </w:r>
        <w:r w:rsidR="000A034F">
          <w:rPr>
            <w:rFonts w:hint="eastAsia"/>
            <w:lang w:eastAsia="zh-CN"/>
          </w:rPr>
          <w:t xml:space="preserve">MBS Session ID, </w:t>
        </w:r>
        <w:r w:rsidR="000A034F" w:rsidRPr="00BA1DCD">
          <w:t>PLMN ID, [NID])</w:t>
        </w:r>
        <w:r w:rsidR="000A034F">
          <w:rPr>
            <w:rFonts w:hint="eastAsia"/>
            <w:lang w:eastAsia="zh-CN"/>
          </w:rPr>
          <w:t xml:space="preserve"> </w:t>
        </w:r>
        <w:r w:rsidR="000A034F" w:rsidRPr="00140E21">
          <w:t xml:space="preserve">and </w:t>
        </w:r>
        <w:r w:rsidR="000A034F" w:rsidRPr="00140E21">
          <w:lastRenderedPageBreak/>
          <w:t>subscribes to be notified when this subscription data is modified using</w:t>
        </w:r>
        <w:r w:rsidR="000A034F">
          <w:rPr>
            <w:rFonts w:hint="eastAsia"/>
            <w:lang w:eastAsia="zh-CN"/>
          </w:rPr>
          <w:t xml:space="preserve"> </w:t>
        </w:r>
        <w:r w:rsidR="000A034F" w:rsidRPr="00140E21">
          <w:t xml:space="preserve">Nudm_SDM_Subscribe (SUPI, </w:t>
        </w:r>
        <w:r w:rsidR="000A034F">
          <w:rPr>
            <w:rFonts w:hint="eastAsia"/>
            <w:lang w:eastAsia="zh-CN"/>
          </w:rPr>
          <w:t>MBS</w:t>
        </w:r>
        <w:r w:rsidR="000A034F" w:rsidRPr="00140E21">
          <w:t xml:space="preserve"> Subscription data, </w:t>
        </w:r>
        <w:r w:rsidR="000A034F">
          <w:rPr>
            <w:rFonts w:hint="eastAsia"/>
            <w:lang w:eastAsia="zh-CN"/>
          </w:rPr>
          <w:t>MBS Session ID</w:t>
        </w:r>
        <w:r w:rsidR="000A034F">
          <w:t>, PLMN ID, [NID]</w:t>
        </w:r>
        <w:r w:rsidR="000A034F" w:rsidRPr="00140E21">
          <w:t>)</w:t>
        </w:r>
        <w:r w:rsidR="000A034F" w:rsidRPr="00BA1DCD">
          <w:t xml:space="preserve">. </w:t>
        </w:r>
        <w:r w:rsidR="000A034F">
          <w:rPr>
            <w:rFonts w:hint="eastAsia"/>
            <w:lang w:eastAsia="zh-CN"/>
          </w:rPr>
          <w:t>The UDM respon</w:t>
        </w:r>
      </w:ins>
      <w:ins w:id="41" w:author="CATT_dxy" w:date="2021-08-02T10:50:00Z">
        <w:r w:rsidR="00EE24C1">
          <w:rPr>
            <w:rFonts w:hint="eastAsia"/>
            <w:lang w:eastAsia="zh-CN"/>
          </w:rPr>
          <w:t>d</w:t>
        </w:r>
      </w:ins>
      <w:ins w:id="42" w:author="CATT_dxy" w:date="2021-08-02T10:39:00Z">
        <w:r w:rsidR="000A034F">
          <w:rPr>
            <w:rFonts w:hint="eastAsia"/>
            <w:lang w:eastAsia="zh-CN"/>
          </w:rPr>
          <w:t xml:space="preserve">s with the MBS subscription data of the UE, </w:t>
        </w:r>
      </w:ins>
      <w:ins w:id="43" w:author="CATT_dxy" w:date="2021-08-02T10:46:00Z">
        <w:r w:rsidR="00740740">
          <w:rPr>
            <w:rFonts w:hint="eastAsia"/>
            <w:lang w:eastAsia="zh-CN"/>
          </w:rPr>
          <w:t>taking into account of</w:t>
        </w:r>
      </w:ins>
      <w:ins w:id="44" w:author="CATT_dxy" w:date="2021-08-02T10:39:00Z">
        <w:r w:rsidR="000A034F">
          <w:rPr>
            <w:rFonts w:hint="eastAsia"/>
            <w:lang w:eastAsia="zh-CN"/>
          </w:rPr>
          <w:t xml:space="preserve"> the</w:t>
        </w:r>
        <w:r w:rsidR="000A034F" w:rsidRPr="000A034F">
          <w:rPr>
            <w:lang w:eastAsia="zh-CN"/>
          </w:rPr>
          <w:t xml:space="preserve"> Common MBS subscription data for any UE</w:t>
        </w:r>
        <w:r w:rsidR="000A034F">
          <w:rPr>
            <w:rFonts w:hint="eastAsia"/>
            <w:lang w:eastAsia="zh-CN"/>
          </w:rPr>
          <w:t xml:space="preserve">, to the SMF. If </w:t>
        </w:r>
      </w:ins>
      <w:ins w:id="45" w:author="CATT_dxy" w:date="2021-08-02T10:42:00Z">
        <w:r w:rsidR="00CF19A4">
          <w:rPr>
            <w:rFonts w:hint="eastAsia"/>
            <w:lang w:eastAsia="zh-CN"/>
          </w:rPr>
          <w:t xml:space="preserve">(the latest) </w:t>
        </w:r>
      </w:ins>
      <w:ins w:id="46" w:author="CATT_dxy" w:date="2021-08-02T10:41:00Z">
        <w:r w:rsidR="00CF19A4">
          <w:rPr>
            <w:rFonts w:hint="eastAsia"/>
            <w:lang w:eastAsia="zh-CN"/>
          </w:rPr>
          <w:t>MBS su</w:t>
        </w:r>
        <w:r w:rsidR="00CF19A4" w:rsidRPr="00140E21">
          <w:t xml:space="preserve">bscription data </w:t>
        </w:r>
        <w:r w:rsidR="00CF19A4">
          <w:rPr>
            <w:rFonts w:hint="eastAsia"/>
            <w:lang w:eastAsia="zh-CN"/>
          </w:rPr>
          <w:t>of</w:t>
        </w:r>
        <w:r w:rsidR="00CF19A4" w:rsidRPr="00140E21">
          <w:t xml:space="preserve"> </w:t>
        </w:r>
        <w:r w:rsidR="00CF19A4">
          <w:rPr>
            <w:rFonts w:hint="eastAsia"/>
            <w:lang w:eastAsia="zh-CN"/>
          </w:rPr>
          <w:t>the UE</w:t>
        </w:r>
        <w:r w:rsidR="00CF19A4" w:rsidRPr="00140E21">
          <w:t xml:space="preserve"> is not available</w:t>
        </w:r>
        <w:r w:rsidR="00CF19A4">
          <w:rPr>
            <w:rFonts w:hint="eastAsia"/>
            <w:lang w:eastAsia="zh-CN"/>
          </w:rPr>
          <w:t xml:space="preserve"> in the UDM,</w:t>
        </w:r>
      </w:ins>
      <w:ins w:id="47" w:author="CATT_dxy" w:date="2021-08-02T10:39:00Z">
        <w:r w:rsidR="000A034F">
          <w:rPr>
            <w:rFonts w:hint="eastAsia"/>
            <w:lang w:eastAsia="zh-CN"/>
          </w:rPr>
          <w:t xml:space="preserve"> </w:t>
        </w:r>
      </w:ins>
      <w:ins w:id="48" w:author="CATT_dxy" w:date="2021-08-02T10:42:00Z">
        <w:r w:rsidR="00CF19A4">
          <w:rPr>
            <w:rFonts w:hint="eastAsia"/>
            <w:lang w:eastAsia="zh-CN"/>
          </w:rPr>
          <w:t xml:space="preserve">the </w:t>
        </w:r>
      </w:ins>
      <w:ins w:id="49" w:author="CATT_dxy" w:date="2021-08-02T10:39:00Z">
        <w:r w:rsidR="000A034F" w:rsidRPr="00BA1DCD">
          <w:t>UDM get</w:t>
        </w:r>
      </w:ins>
      <w:ins w:id="50" w:author="CATT_dxy" w:date="2021-08-02T10:42:00Z">
        <w:r w:rsidR="00CF19A4">
          <w:rPr>
            <w:rFonts w:hint="eastAsia"/>
            <w:lang w:eastAsia="zh-CN"/>
          </w:rPr>
          <w:t>s</w:t>
        </w:r>
      </w:ins>
      <w:ins w:id="51" w:author="CATT_dxy" w:date="2021-08-02T10:39:00Z">
        <w:r w:rsidR="000A034F" w:rsidRPr="00BA1DCD">
          <w:t xml:space="preserve"> </w:t>
        </w:r>
        <w:r w:rsidR="000A034F">
          <w:rPr>
            <w:rFonts w:hint="eastAsia"/>
            <w:lang w:eastAsia="zh-CN"/>
          </w:rPr>
          <w:t>the MBS data</w:t>
        </w:r>
        <w:r w:rsidR="000A034F" w:rsidRPr="00BA1DCD">
          <w:t xml:space="preserve"> from UDR by Nudr_DM_Query </w:t>
        </w:r>
      </w:ins>
      <w:ins w:id="52" w:author="CATT_dxy" w:date="2021-08-02T10:54:00Z">
        <w:r w:rsidR="003D3AB8">
          <w:rPr>
            <w:rFonts w:hint="eastAsia"/>
            <w:lang w:eastAsia="zh-CN"/>
          </w:rPr>
          <w:t xml:space="preserve">or </w:t>
        </w:r>
        <w:r w:rsidR="003D3AB8" w:rsidRPr="00BA1DCD">
          <w:t xml:space="preserve">Nudr_DM_subscribe </w:t>
        </w:r>
      </w:ins>
      <w:ins w:id="53" w:author="CATT_dxy" w:date="2021-08-02T10:39:00Z">
        <w:r w:rsidR="000A034F" w:rsidRPr="00BA1DCD">
          <w:t xml:space="preserve">(SUPI, </w:t>
        </w:r>
        <w:r w:rsidR="000A034F">
          <w:rPr>
            <w:rFonts w:hint="eastAsia"/>
            <w:lang w:eastAsia="zh-CN"/>
          </w:rPr>
          <w:t>MBS</w:t>
        </w:r>
        <w:r w:rsidR="000A034F" w:rsidRPr="00BA1DCD">
          <w:t xml:space="preserve"> data, </w:t>
        </w:r>
        <w:r w:rsidR="000A034F">
          <w:rPr>
            <w:rFonts w:hint="eastAsia"/>
            <w:lang w:eastAsia="zh-CN"/>
          </w:rPr>
          <w:t xml:space="preserve">MBS Session ID, </w:t>
        </w:r>
        <w:r w:rsidR="000A034F" w:rsidRPr="00BA1DCD">
          <w:t>Serving PLMN ID, [NID]) and</w:t>
        </w:r>
      </w:ins>
      <w:ins w:id="54" w:author="CATT_dxy" w:date="2021-08-02T10:54:00Z">
        <w:r w:rsidR="003D3AB8">
          <w:rPr>
            <w:rFonts w:hint="eastAsia"/>
            <w:lang w:eastAsia="zh-CN"/>
          </w:rPr>
          <w:t xml:space="preserve"> </w:t>
        </w:r>
      </w:ins>
      <w:ins w:id="55" w:author="CATT_dxy" w:date="2021-08-02T11:03:00Z">
        <w:r w:rsidR="003D3AB8">
          <w:rPr>
            <w:rFonts w:hint="eastAsia"/>
            <w:lang w:eastAsia="zh-CN"/>
          </w:rPr>
          <w:t>derives the MBS subscription data of the UE</w:t>
        </w:r>
      </w:ins>
      <w:ins w:id="56" w:author="CATT_dxy" w:date="2021-08-02T11:04:00Z">
        <w:r w:rsidR="003A0DCC" w:rsidRPr="003A0DCC">
          <w:rPr>
            <w:rFonts w:hint="eastAsia"/>
            <w:lang w:eastAsia="zh-CN"/>
          </w:rPr>
          <w:t xml:space="preserve"> </w:t>
        </w:r>
        <w:r w:rsidR="003A0DCC">
          <w:rPr>
            <w:rFonts w:hint="eastAsia"/>
            <w:lang w:eastAsia="zh-CN"/>
          </w:rPr>
          <w:t>from the MBS data</w:t>
        </w:r>
      </w:ins>
      <w:ins w:id="57" w:author="CATT_dxy" w:date="2021-08-02T10:39:00Z">
        <w:r w:rsidR="000A034F" w:rsidRPr="00BA1DCD">
          <w:t>.</w:t>
        </w:r>
      </w:ins>
      <w:ins w:id="58" w:author="CATT_dxy" w:date="2021-08-02T10:44:00Z">
        <w:r w:rsidR="00E96CEB">
          <w:rPr>
            <w:rFonts w:hint="eastAsia"/>
            <w:lang w:eastAsia="zh-CN"/>
          </w:rPr>
          <w:t xml:space="preserve"> If the MBS subscription data of the UE</w:t>
        </w:r>
      </w:ins>
      <w:ins w:id="59" w:author="CATT_dxy" w:date="2021-08-02T10:46:00Z">
        <w:r w:rsidR="00740740">
          <w:rPr>
            <w:rFonts w:hint="eastAsia"/>
            <w:lang w:eastAsia="zh-CN"/>
          </w:rPr>
          <w:t xml:space="preserve"> contains the </w:t>
        </w:r>
      </w:ins>
      <w:ins w:id="60" w:author="CATT_dxy" w:date="2021-08-02T10:47:00Z">
        <w:r w:rsidR="00740740">
          <w:rPr>
            <w:rFonts w:hint="eastAsia"/>
            <w:lang w:eastAsia="zh-CN"/>
          </w:rPr>
          <w:t xml:space="preserve">MBS Session ID which the UE requests to join, the SMF </w:t>
        </w:r>
      </w:ins>
      <w:ins w:id="61" w:author="CATT_dxy" w:date="2021-08-02T10:49:00Z">
        <w:r w:rsidR="00053DFF">
          <w:rPr>
            <w:rFonts w:hint="eastAsia"/>
            <w:lang w:eastAsia="zh-CN"/>
          </w:rPr>
          <w:t>consider</w:t>
        </w:r>
      </w:ins>
      <w:ins w:id="62" w:author="CATT_dxy" w:date="2021-08-02T10:50:00Z">
        <w:r w:rsidR="005B395D">
          <w:rPr>
            <w:rFonts w:hint="eastAsia"/>
            <w:lang w:eastAsia="zh-CN"/>
          </w:rPr>
          <w:t>s</w:t>
        </w:r>
      </w:ins>
      <w:ins w:id="63" w:author="CATT_dxy" w:date="2021-08-02T10:49:00Z">
        <w:r w:rsidR="00053DFF">
          <w:rPr>
            <w:rFonts w:hint="eastAsia"/>
            <w:lang w:eastAsia="zh-CN"/>
          </w:rPr>
          <w:t xml:space="preserve"> the UE </w:t>
        </w:r>
      </w:ins>
      <w:ins w:id="64" w:author="CATT_dxy" w:date="2021-08-02T10:50:00Z">
        <w:r w:rsidR="00053DFF">
          <w:rPr>
            <w:rFonts w:hint="eastAsia"/>
            <w:lang w:eastAsia="zh-CN"/>
          </w:rPr>
          <w:t>a</w:t>
        </w:r>
      </w:ins>
      <w:ins w:id="65" w:author="CATT_dxy" w:date="2021-08-02T10:49:00Z">
        <w:r w:rsidR="00053DFF">
          <w:rPr>
            <w:rFonts w:hint="eastAsia"/>
            <w:lang w:eastAsia="zh-CN"/>
          </w:rPr>
          <w:t>s authorized</w:t>
        </w:r>
      </w:ins>
      <w:ins w:id="66" w:author="CATT_dxy" w:date="2021-08-02T11:44:00Z">
        <w:r w:rsidR="001113C2">
          <w:rPr>
            <w:rFonts w:hint="eastAsia"/>
            <w:lang w:eastAsia="zh-CN"/>
          </w:rPr>
          <w:t xml:space="preserve"> for the MBS Session</w:t>
        </w:r>
      </w:ins>
      <w:ins w:id="67" w:author="CATT_dxy" w:date="2021-08-02T11:43:00Z">
        <w:r w:rsidR="001113C2">
          <w:rPr>
            <w:rFonts w:hint="eastAsia"/>
            <w:lang w:eastAsia="zh-CN"/>
          </w:rPr>
          <w:t xml:space="preserve">; otherwise the SMF considers the </w:t>
        </w:r>
      </w:ins>
      <w:ins w:id="68" w:author="CATT_dxy" w:date="2021-08-02T11:44:00Z">
        <w:r w:rsidR="001113C2">
          <w:rPr>
            <w:rFonts w:hint="eastAsia"/>
            <w:lang w:eastAsia="zh-CN"/>
          </w:rPr>
          <w:t>UE as unauthorized</w:t>
        </w:r>
      </w:ins>
      <w:ins w:id="69" w:author="CATT_dxy" w:date="2021-08-02T10:47:00Z">
        <w:r w:rsidR="00740740">
          <w:rPr>
            <w:rFonts w:hint="eastAsia"/>
            <w:lang w:eastAsia="zh-CN"/>
          </w:rPr>
          <w:t>.</w:t>
        </w:r>
      </w:ins>
    </w:p>
    <w:p w:rsidR="001107C9" w:rsidRDefault="00BA1DCD" w:rsidP="001107C9">
      <w:pPr>
        <w:pStyle w:val="B1"/>
      </w:pPr>
      <w:ins w:id="70" w:author="CATT_dxy" w:date="2021-08-02T10:23:00Z">
        <w:r>
          <w:rPr>
            <w:rFonts w:hint="eastAsia"/>
            <w:lang w:eastAsia="zh-CN"/>
          </w:rPr>
          <w:tab/>
        </w:r>
      </w:ins>
      <w:r w:rsidR="001107C9">
        <w:t xml:space="preserve">If the </w:t>
      </w:r>
      <w:del w:id="71" w:author="CATT_dxy" w:date="2021-07-27T13:49:00Z">
        <w:r w:rsidR="001107C9" w:rsidDel="000C3402">
          <w:delText xml:space="preserve">Multicast </w:delText>
        </w:r>
      </w:del>
      <w:r w:rsidR="001107C9">
        <w:t>MBS session</w:t>
      </w:r>
      <w:ins w:id="72" w:author="CATT_dxy" w:date="2021-07-27T13:48:00Z">
        <w:r w:rsidR="000C3402">
          <w:rPr>
            <w:rFonts w:hint="eastAsia"/>
            <w:lang w:eastAsia="zh-CN"/>
          </w:rPr>
          <w:t xml:space="preserve"> join request</w:t>
        </w:r>
      </w:ins>
      <w:r w:rsidR="001107C9">
        <w:t xml:space="preserve"> is</w:t>
      </w:r>
      <w:ins w:id="73" w:author="CATT_dxy" w:date="2021-07-27T13:49:00Z">
        <w:r w:rsidR="000C3402">
          <w:rPr>
            <w:rFonts w:hint="eastAsia"/>
            <w:lang w:eastAsia="zh-CN"/>
          </w:rPr>
          <w:t xml:space="preserve"> to be rejected</w:t>
        </w:r>
      </w:ins>
      <w:del w:id="74" w:author="CATT_dxy" w:date="2021-07-27T13:49:00Z">
        <w:r w:rsidR="001107C9" w:rsidDel="000C3402">
          <w:delText xml:space="preserve"> configured but the configuration indicates that the service requirements are not provided yet, the SMF may reject the MBS session join with appropriate cause value. If</w:delText>
        </w:r>
      </w:del>
      <w:r w:rsidR="001107C9">
        <w:t xml:space="preserve"> </w:t>
      </w:r>
      <w:ins w:id="75" w:author="CATT_dxy" w:date="2021-07-27T13:49:00Z">
        <w:r w:rsidR="000C3402">
          <w:rPr>
            <w:rFonts w:hint="eastAsia"/>
            <w:lang w:eastAsia="zh-CN"/>
          </w:rPr>
          <w:t xml:space="preserve">(e.g. due to MBS </w:t>
        </w:r>
      </w:ins>
      <w:r w:rsidR="001107C9">
        <w:t>authorization check fail</w:t>
      </w:r>
      <w:ins w:id="76" w:author="CATT_dxy" w:date="2021-07-27T13:51:00Z">
        <w:r w:rsidR="005F38C6">
          <w:rPr>
            <w:rFonts w:hint="eastAsia"/>
            <w:lang w:eastAsia="zh-CN"/>
          </w:rPr>
          <w:t>ure</w:t>
        </w:r>
      </w:ins>
      <w:del w:id="77" w:author="CATT_dxy" w:date="2021-07-27T13:51:00Z">
        <w:r w:rsidR="001107C9" w:rsidDel="005F38C6">
          <w:delText>s</w:delText>
        </w:r>
      </w:del>
      <w:ins w:id="78" w:author="CATT_dxy" w:date="2021-07-27T14:01:00Z">
        <w:r w:rsidR="00A04A3C">
          <w:rPr>
            <w:rFonts w:hint="eastAsia"/>
            <w:lang w:eastAsia="zh-CN"/>
          </w:rPr>
          <w:t>, MBS Session not configured</w:t>
        </w:r>
      </w:ins>
      <w:ins w:id="79" w:author="CATT_dxy" w:date="2021-07-27T13:49:00Z">
        <w:r w:rsidR="000C3402">
          <w:rPr>
            <w:rFonts w:hint="eastAsia"/>
            <w:lang w:eastAsia="zh-CN"/>
          </w:rPr>
          <w:t>)</w:t>
        </w:r>
      </w:ins>
      <w:r w:rsidR="001107C9">
        <w:t xml:space="preserve">, the SMF indicates </w:t>
      </w:r>
      <w:ins w:id="80" w:author="CATT_dxy" w:date="2021-07-27T13:53:00Z">
        <w:r w:rsidR="005F38C6">
          <w:rPr>
            <w:rFonts w:hint="eastAsia"/>
            <w:lang w:eastAsia="zh-CN"/>
          </w:rPr>
          <w:t xml:space="preserve">the </w:t>
        </w:r>
      </w:ins>
      <w:r w:rsidR="001107C9">
        <w:t>cause value in the PDU Session Modification Reject sent to the UE and proceeds with step 5.</w:t>
      </w:r>
    </w:p>
    <w:p w:rsidR="001107C9" w:rsidRPr="00BA020D" w:rsidDel="00A04A3C" w:rsidRDefault="001107C9" w:rsidP="00A04A3C">
      <w:pPr>
        <w:pStyle w:val="B1"/>
        <w:rPr>
          <w:del w:id="81" w:author="CATT_dxy" w:date="2021-07-27T14:02:00Z"/>
        </w:rPr>
      </w:pPr>
      <w:r>
        <w:t>3.</w:t>
      </w:r>
      <w:r>
        <w:tab/>
      </w:r>
      <w:r w:rsidRPr="008D559F">
        <w:t xml:space="preserve">[Conditional] </w:t>
      </w:r>
      <w:r>
        <w:t xml:space="preserve">If SMF has no information about </w:t>
      </w:r>
      <w:r w:rsidRPr="008D559F">
        <w:t>MBS Session</w:t>
      </w:r>
      <w:r>
        <w:t xml:space="preserve"> context for the indicated MBS Session</w:t>
      </w:r>
      <w:r w:rsidRPr="008D559F">
        <w:t xml:space="preserve"> ID</w:t>
      </w:r>
      <w:r>
        <w:t>, SMF</w:t>
      </w:r>
      <w:r w:rsidRPr="00B2157C">
        <w:rPr>
          <w:rFonts w:hint="eastAsia"/>
          <w:lang w:eastAsia="zh-CN"/>
        </w:rPr>
        <w:t xml:space="preserve"> </w:t>
      </w:r>
      <w:r w:rsidRPr="008D559F">
        <w:rPr>
          <w:rFonts w:hint="eastAsia"/>
          <w:lang w:eastAsia="zh-CN"/>
        </w:rPr>
        <w:t>discovers and selects an MB-SMF for the MBS Session via the NRF as described in clause</w:t>
      </w:r>
      <w:r w:rsidRPr="008D559F">
        <w:t> </w:t>
      </w:r>
      <w:r w:rsidRPr="008D559F">
        <w:rPr>
          <w:rFonts w:hint="eastAsia"/>
          <w:lang w:eastAsia="zh-CN"/>
        </w:rPr>
        <w:t>7</w:t>
      </w:r>
      <w:r w:rsidRPr="008D559F">
        <w:t>.</w:t>
      </w:r>
      <w:r w:rsidRPr="008D559F">
        <w:rPr>
          <w:rFonts w:hint="eastAsia"/>
          <w:lang w:eastAsia="zh-CN"/>
        </w:rPr>
        <w:t>1.2</w:t>
      </w:r>
      <w:r w:rsidRPr="008D559F">
        <w:t>.</w:t>
      </w:r>
      <w:del w:id="82" w:author="CATT_dxy" w:date="2021-07-27T14:02:00Z">
        <w:r w:rsidRPr="008D559F" w:rsidDel="00A04A3C">
          <w:rPr>
            <w:lang w:eastAsia="zh-CN"/>
          </w:rPr>
          <w:delText>If no MB-SMF is assigned for the multicast session ID, the SMF may select an MB-SMF and request it configure the multicast session or the SMF may reject the join request</w:delText>
        </w:r>
        <w:r w:rsidDel="00A04A3C">
          <w:delText>.</w:delText>
        </w:r>
      </w:del>
    </w:p>
    <w:p w:rsidR="001107C9" w:rsidRPr="00B2157C" w:rsidRDefault="001107C9">
      <w:pPr>
        <w:pStyle w:val="B1"/>
        <w:pPrChange w:id="83" w:author="CATT_dxy" w:date="2021-07-27T14:02:00Z">
          <w:pPr>
            <w:pStyle w:val="EditorsNote"/>
          </w:pPr>
        </w:pPrChange>
      </w:pPr>
      <w:del w:id="84" w:author="CATT_dxy" w:date="2021-07-27T14:02:00Z">
        <w:r w:rsidDel="00A04A3C">
          <w:rPr>
            <w:rFonts w:hint="eastAsia"/>
            <w:lang w:eastAsia="zh-CN"/>
          </w:rPr>
          <w:delText>E</w:delText>
        </w:r>
        <w:r w:rsidDel="00A04A3C">
          <w:rPr>
            <w:lang w:eastAsia="zh-CN"/>
          </w:rPr>
          <w:delText>ditor's note:</w:delText>
        </w:r>
        <w:r w:rsidDel="00A04A3C">
          <w:tab/>
        </w:r>
        <w:r w:rsidRPr="008D559F" w:rsidDel="00A04A3C">
          <w:delText>How SMF requests MB-SMF configure the multicast session is FFS.</w:delText>
        </w:r>
      </w:del>
    </w:p>
    <w:p w:rsidR="001107C9" w:rsidDel="003F6070" w:rsidRDefault="001107C9">
      <w:pPr>
        <w:pStyle w:val="B1"/>
        <w:rPr>
          <w:del w:id="85" w:author="CATT_dxy" w:date="2021-07-27T14:05:00Z"/>
        </w:rPr>
      </w:pPr>
      <w:r>
        <w:t>4.</w:t>
      </w:r>
      <w:r>
        <w:tab/>
        <w:t xml:space="preserve">By using </w:t>
      </w:r>
      <w:r w:rsidRPr="008D559F">
        <w:t xml:space="preserve">Nmbsmf_Information_Request </w:t>
      </w:r>
      <w:r>
        <w:t xml:space="preserve">request (MBS Session ID), SMF interacts with </w:t>
      </w:r>
      <w:r w:rsidRPr="008D559F">
        <w:rPr>
          <w:rFonts w:hint="eastAsia"/>
          <w:lang w:eastAsia="zh-CN"/>
        </w:rPr>
        <w:t xml:space="preserve">the </w:t>
      </w:r>
      <w:r>
        <w:t>MB</w:t>
      </w:r>
      <w:r>
        <w:rPr>
          <w:rFonts w:hint="eastAsia"/>
          <w:lang w:eastAsia="zh-CN"/>
        </w:rPr>
        <w:t>-</w:t>
      </w:r>
      <w:r>
        <w:t>SMF to retrieve multicast QoS flow information of the indicated MBS session.</w:t>
      </w:r>
      <w:r w:rsidRPr="008D559F">
        <w:t xml:space="preserve"> </w:t>
      </w:r>
      <w:del w:id="86" w:author="CATT_dxy" w:date="2021-07-27T14:05:00Z">
        <w:r w:rsidRPr="008D559F" w:rsidDel="003F6070">
          <w:delText>For multicast transport between MB-UPF and content provider, if it is the first UE joining the multicast group, and MB-UPF has not joined the multicast tree in the MBS configuration procedure, the MB-SMF requests the MB-UPF to join the multicast tree towards the AF/MBSF, otherwise MB-SMF will not send the request</w:delText>
        </w:r>
        <w:r w:rsidRPr="008D559F" w:rsidDel="003F6070">
          <w:rPr>
            <w:rFonts w:hint="eastAsia"/>
            <w:lang w:eastAsia="zh-CN"/>
          </w:rPr>
          <w:delText xml:space="preserve"> to the MB-UPF</w:delText>
        </w:r>
        <w:r w:rsidRPr="008D559F" w:rsidDel="003F6070">
          <w:delText>.</w:delText>
        </w:r>
      </w:del>
    </w:p>
    <w:p w:rsidR="001107C9" w:rsidRPr="002C428B" w:rsidRDefault="001107C9">
      <w:pPr>
        <w:pStyle w:val="B1"/>
        <w:pPrChange w:id="87" w:author="CATT_dxy" w:date="2021-07-27T14:05:00Z">
          <w:pPr>
            <w:pStyle w:val="EditorsNote"/>
          </w:pPr>
        </w:pPrChange>
      </w:pPr>
      <w:del w:id="88" w:author="CATT_dxy" w:date="2021-07-27T14:05:00Z">
        <w:r w:rsidDel="003F6070">
          <w:rPr>
            <w:rFonts w:hint="eastAsia"/>
            <w:lang w:eastAsia="zh-CN"/>
          </w:rPr>
          <w:delText>E</w:delText>
        </w:r>
        <w:r w:rsidDel="003F6070">
          <w:rPr>
            <w:lang w:eastAsia="zh-CN"/>
          </w:rPr>
          <w:delText>ditor's note:</w:delText>
        </w:r>
        <w:r w:rsidRPr="002C594E" w:rsidDel="003F6070">
          <w:rPr>
            <w:lang w:eastAsia="zh-CN"/>
          </w:rPr>
          <w:tab/>
          <w:delText>If MB-UPF</w:delText>
        </w:r>
        <w:r w:rsidDel="003F6070">
          <w:rPr>
            <w:lang w:eastAsia="zh-CN"/>
          </w:rPr>
          <w:delText>'</w:delText>
        </w:r>
        <w:r w:rsidRPr="002C594E" w:rsidDel="003F6070">
          <w:rPr>
            <w:lang w:eastAsia="zh-CN"/>
          </w:rPr>
          <w:delText xml:space="preserve">s join towards the multicast tree depends on the first UE join, it implies that MB-UPF should leave the multicast tree when the last UE leaves, in clause </w:delText>
        </w:r>
        <w:r w:rsidDel="003F6070">
          <w:rPr>
            <w:lang w:eastAsia="zh-CN"/>
          </w:rPr>
          <w:delText>7</w:delText>
        </w:r>
        <w:r w:rsidRPr="002C594E" w:rsidDel="003F6070">
          <w:rPr>
            <w:lang w:eastAsia="zh-CN"/>
          </w:rPr>
          <w:delText>.</w:delText>
        </w:r>
        <w:r w:rsidDel="003F6070">
          <w:rPr>
            <w:lang w:eastAsia="zh-CN"/>
          </w:rPr>
          <w:delText>2</w:delText>
        </w:r>
        <w:r w:rsidRPr="002C594E" w:rsidDel="003F6070">
          <w:rPr>
            <w:lang w:eastAsia="zh-CN"/>
          </w:rPr>
          <w:delText>.</w:delText>
        </w:r>
        <w:r w:rsidDel="003F6070">
          <w:rPr>
            <w:lang w:eastAsia="zh-CN"/>
          </w:rPr>
          <w:delText>2</w:delText>
        </w:r>
        <w:r w:rsidRPr="002C594E" w:rsidDel="003F6070">
          <w:rPr>
            <w:lang w:eastAsia="zh-CN"/>
          </w:rPr>
          <w:delText>.</w:delText>
        </w:r>
        <w:r w:rsidDel="003F6070">
          <w:rPr>
            <w:lang w:eastAsia="zh-CN"/>
          </w:rPr>
          <w:delText>2</w:delText>
        </w:r>
        <w:r w:rsidDel="003F6070">
          <w:rPr>
            <w:rFonts w:hint="eastAsia"/>
            <w:lang w:eastAsia="zh-CN"/>
          </w:rPr>
          <w:delText>.</w:delText>
        </w:r>
      </w:del>
    </w:p>
    <w:p w:rsidR="001107C9" w:rsidRDefault="001107C9" w:rsidP="001107C9">
      <w:pPr>
        <w:pStyle w:val="B1"/>
      </w:pPr>
      <w:r>
        <w:t>5.</w:t>
      </w:r>
      <w:r>
        <w:tab/>
        <w:t xml:space="preserve">SMF responds to AMF </w:t>
      </w:r>
      <w:r>
        <w:rPr>
          <w:lang w:eastAsia="ko-KR"/>
        </w:rPr>
        <w:t xml:space="preserve">through </w:t>
      </w:r>
      <w:r>
        <w:t>Nsmf_PDUSession_UpdateSMContext response (</w:t>
      </w:r>
      <w:r w:rsidRPr="008D559F">
        <w:rPr>
          <w:rFonts w:hint="eastAsia"/>
          <w:lang w:eastAsia="zh-CN"/>
        </w:rPr>
        <w:t xml:space="preserve">MBS Session ID, MB-SMF ID, </w:t>
      </w:r>
      <w:r>
        <w:t xml:space="preserve">N2 SM information (PDU Session ID, MBS Session ID, </w:t>
      </w:r>
      <w:r>
        <w:rPr>
          <w:lang w:val="en-US"/>
        </w:rPr>
        <w:t>[</w:t>
      </w:r>
      <w:r>
        <w:t xml:space="preserve">updated PDU Session information],[mapping </w:t>
      </w:r>
      <w:r w:rsidRPr="008D559F">
        <w:t xml:space="preserve">information </w:t>
      </w:r>
      <w:r>
        <w:t>between unicast QoS flow</w:t>
      </w:r>
      <w:r w:rsidRPr="008D559F">
        <w:t>(s)</w:t>
      </w:r>
      <w:r>
        <w:t xml:space="preserve"> and multicast QoS flow</w:t>
      </w:r>
      <w:del w:id="89" w:author="CATT_dxy" w:date="2021-07-27T14:07:00Z">
        <w:r w:rsidDel="003F6070">
          <w:delText xml:space="preserve"> </w:delText>
        </w:r>
      </w:del>
      <w:r w:rsidRPr="008D559F">
        <w:t>(s)</w:t>
      </w:r>
      <w:r>
        <w:t>]), N1 SM container (PDU Session Modification Command)) to:</w:t>
      </w:r>
    </w:p>
    <w:p w:rsidR="001107C9" w:rsidRDefault="001107C9" w:rsidP="001107C9">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w:t>
      </w:r>
      <w:r w:rsidRPr="008D559F">
        <w:t xml:space="preserve">in the RAN </w:t>
      </w:r>
      <w:r>
        <w:t>already; and</w:t>
      </w:r>
    </w:p>
    <w:p w:rsidR="001107C9" w:rsidDel="00095389" w:rsidRDefault="001107C9" w:rsidP="001107C9">
      <w:pPr>
        <w:pStyle w:val="B2"/>
        <w:rPr>
          <w:del w:id="90" w:author="CATT_dxy" w:date="2021-07-28T15:29:00Z"/>
        </w:rPr>
      </w:pPr>
      <w:r>
        <w:t>-</w:t>
      </w:r>
      <w:r>
        <w:tab/>
        <w:t xml:space="preserve">inform </w:t>
      </w:r>
      <w:ins w:id="91" w:author="CATT_dxy" w:date="2021-07-27T14:08:00Z">
        <w:r w:rsidR="003F6070">
          <w:rPr>
            <w:rFonts w:hint="eastAsia"/>
            <w:lang w:eastAsia="zh-CN"/>
          </w:rPr>
          <w:t xml:space="preserve">the NG-RAN </w:t>
        </w:r>
      </w:ins>
      <w:r>
        <w:t>about the relation</w:t>
      </w:r>
      <w:r>
        <w:rPr>
          <w:lang w:val="en-US"/>
        </w:rPr>
        <w:t xml:space="preserve"> </w:t>
      </w:r>
      <w:del w:id="92" w:author="CATT_dxy" w:date="2021-07-27T14:07:00Z">
        <w:r w:rsidDel="003F6070">
          <w:rPr>
            <w:lang w:val="en-US"/>
          </w:rPr>
          <w:delText>including the mapping information</w:delText>
        </w:r>
        <w:r w:rsidDel="003F6070">
          <w:delText xml:space="preserve"> </w:delText>
        </w:r>
      </w:del>
      <w:r>
        <w:t xml:space="preserve">between the multicast </w:t>
      </w:r>
      <w:ins w:id="93" w:author="CATT_dxy" w:date="2021-07-27T14:09:00Z">
        <w:r w:rsidR="003F6070">
          <w:rPr>
            <w:rFonts w:hint="eastAsia"/>
            <w:lang w:eastAsia="zh-CN"/>
          </w:rPr>
          <w:t xml:space="preserve">session </w:t>
        </w:r>
      </w:ins>
      <w:r>
        <w:t xml:space="preserve">context and the UE's PDU </w:t>
      </w:r>
      <w:del w:id="94" w:author="CATT_dxy" w:date="2021-07-27T14:09:00Z">
        <w:r w:rsidDel="003F6070">
          <w:delText>s</w:delText>
        </w:r>
      </w:del>
      <w:ins w:id="95" w:author="CATT_dxy" w:date="2021-07-27T14:09:00Z">
        <w:r w:rsidR="003F6070">
          <w:rPr>
            <w:rFonts w:hint="eastAsia"/>
            <w:lang w:eastAsia="zh-CN"/>
          </w:rPr>
          <w:t>S</w:t>
        </w:r>
      </w:ins>
      <w:r>
        <w:t>ession</w:t>
      </w:r>
      <w:r>
        <w:rPr>
          <w:lang w:val="en-US"/>
        </w:rPr>
        <w:t xml:space="preserve"> </w:t>
      </w:r>
      <w:r w:rsidRPr="008D559F">
        <w:rPr>
          <w:lang w:val="en-US"/>
        </w:rPr>
        <w:t>context</w:t>
      </w:r>
      <w:del w:id="96" w:author="CATT_dxy" w:date="2021-07-27T14:08:00Z">
        <w:r w:rsidRPr="008D559F" w:rsidDel="003F6070">
          <w:rPr>
            <w:lang w:val="en-US"/>
          </w:rPr>
          <w:delText xml:space="preserve"> </w:delText>
        </w:r>
        <w:r w:rsidDel="003F6070">
          <w:rPr>
            <w:lang w:val="en-US"/>
          </w:rPr>
          <w:delText>to RAN</w:delText>
        </w:r>
      </w:del>
      <w:ins w:id="97" w:author="CATT_dxy" w:date="2021-07-27T14:07:00Z">
        <w:r w:rsidR="003F6070">
          <w:rPr>
            <w:rFonts w:hint="eastAsia"/>
            <w:lang w:val="en-US" w:eastAsia="zh-CN"/>
          </w:rPr>
          <w:t>,</w:t>
        </w:r>
      </w:ins>
      <w:r w:rsidRPr="008D559F">
        <w:rPr>
          <w:lang w:val="en-US"/>
        </w:rPr>
        <w:t xml:space="preserve"> </w:t>
      </w:r>
      <w:ins w:id="98" w:author="CATT_dxy" w:date="2021-07-27T14:08:00Z">
        <w:r w:rsidR="003F6070">
          <w:rPr>
            <w:rFonts w:hint="eastAsia"/>
            <w:lang w:val="en-US" w:eastAsia="zh-CN"/>
          </w:rPr>
          <w:t xml:space="preserve">by </w:t>
        </w:r>
      </w:ins>
      <w:ins w:id="99" w:author="CATT_dxy" w:date="2021-07-27T14:07:00Z">
        <w:r w:rsidR="003F6070">
          <w:rPr>
            <w:lang w:val="en-US"/>
          </w:rPr>
          <w:t xml:space="preserve">including the </w:t>
        </w:r>
        <w:r w:rsidR="003F6070">
          <w:t>MBS Session ID</w:t>
        </w:r>
        <w:r w:rsidR="003F6070">
          <w:rPr>
            <w:lang w:val="en-US"/>
          </w:rPr>
          <w:t xml:space="preserve"> </w:t>
        </w:r>
        <w:r w:rsidR="003F6070">
          <w:rPr>
            <w:rFonts w:hint="eastAsia"/>
            <w:lang w:val="en-US" w:eastAsia="zh-CN"/>
          </w:rPr>
          <w:t xml:space="preserve">and </w:t>
        </w:r>
        <w:r w:rsidR="003F6070">
          <w:rPr>
            <w:lang w:val="en-US"/>
          </w:rPr>
          <w:t>mapping information</w:t>
        </w:r>
        <w:r w:rsidR="003F6070">
          <w:t xml:space="preserve"> between unicast QoS flow</w:t>
        </w:r>
        <w:r w:rsidR="003F6070" w:rsidRPr="008D559F">
          <w:t>(s)</w:t>
        </w:r>
        <w:r w:rsidR="003F6070">
          <w:t xml:space="preserve"> and multicast QoS flow </w:t>
        </w:r>
        <w:r w:rsidR="003F6070" w:rsidRPr="008D559F">
          <w:t>(s)</w:t>
        </w:r>
      </w:ins>
      <w:ins w:id="100" w:author="CATT_dxy" w:date="2021-07-27T14:08:00Z">
        <w:r w:rsidR="003F6070">
          <w:rPr>
            <w:rFonts w:hint="eastAsia"/>
            <w:lang w:eastAsia="zh-CN"/>
          </w:rPr>
          <w:t xml:space="preserve"> in the PDU Session </w:t>
        </w:r>
      </w:ins>
      <w:ins w:id="101" w:author="CATT_dxy" w:date="2021-07-27T14:10:00Z">
        <w:r w:rsidR="003F6070">
          <w:rPr>
            <w:rFonts w:hint="eastAsia"/>
            <w:lang w:eastAsia="zh-CN"/>
          </w:rPr>
          <w:t>c</w:t>
        </w:r>
      </w:ins>
      <w:ins w:id="102" w:author="CATT_dxy" w:date="2021-07-27T14:08:00Z">
        <w:r w:rsidR="003F6070">
          <w:rPr>
            <w:rFonts w:hint="eastAsia"/>
            <w:lang w:eastAsia="zh-CN"/>
          </w:rPr>
          <w:t>ontext</w:t>
        </w:r>
      </w:ins>
      <w:ins w:id="103" w:author="CATT_dxy" w:date="2021-07-27T14:07:00Z">
        <w:r w:rsidR="003F6070">
          <w:rPr>
            <w:rFonts w:hint="eastAsia"/>
            <w:lang w:eastAsia="zh-CN"/>
          </w:rPr>
          <w:t xml:space="preserve">, </w:t>
        </w:r>
      </w:ins>
      <w:r w:rsidRPr="008D559F">
        <w:rPr>
          <w:lang w:val="en-US"/>
        </w:rPr>
        <w:t xml:space="preserve">if </w:t>
      </w:r>
      <w:ins w:id="104" w:author="CATT_dxy" w:date="2021-07-27T14:11:00Z">
        <w:r w:rsidR="009240B9">
          <w:rPr>
            <w:rFonts w:hint="eastAsia"/>
            <w:lang w:val="en-US" w:eastAsia="zh-CN"/>
          </w:rPr>
          <w:t>the NG-</w:t>
        </w:r>
      </w:ins>
      <w:r w:rsidRPr="008D559F">
        <w:rPr>
          <w:lang w:val="en-US"/>
        </w:rPr>
        <w:t xml:space="preserve">RAN non-homogeneously support </w:t>
      </w:r>
      <w:del w:id="105" w:author="CATT_dxy" w:date="2021-07-27T14:12:00Z">
        <w:r w:rsidRPr="008D559F" w:rsidDel="009240B9">
          <w:rPr>
            <w:lang w:val="en-US"/>
          </w:rPr>
          <w:delText>5</w:delText>
        </w:r>
      </w:del>
      <w:r w:rsidRPr="008D559F">
        <w:rPr>
          <w:lang w:val="en-US"/>
        </w:rPr>
        <w:t>MBS</w:t>
      </w:r>
      <w:del w:id="106" w:author="CATT_dxy" w:date="2021-07-27T14:12:00Z">
        <w:r w:rsidRPr="008D559F" w:rsidDel="009240B9">
          <w:rPr>
            <w:lang w:val="en-US"/>
          </w:rPr>
          <w:delText xml:space="preserve"> for the MBS session</w:delText>
        </w:r>
      </w:del>
      <w:ins w:id="107" w:author="CATT_dxy" w:date="2021-07-27T14:15:00Z">
        <w:r w:rsidR="001950D2">
          <w:rPr>
            <w:rFonts w:hint="eastAsia"/>
            <w:lang w:val="en-US" w:eastAsia="zh-CN"/>
          </w:rPr>
          <w:t xml:space="preserve"> and </w:t>
        </w:r>
        <w:r w:rsidR="001950D2" w:rsidRPr="008D559F">
          <w:t>5GC</w:t>
        </w:r>
        <w:r w:rsidR="001950D2">
          <w:t xml:space="preserve"> individual </w:t>
        </w:r>
        <w:r w:rsidR="001950D2" w:rsidRPr="008D559F">
          <w:t xml:space="preserve">MBS traffic </w:t>
        </w:r>
        <w:r w:rsidR="001950D2">
          <w:t>delivery fall-back</w:t>
        </w:r>
      </w:ins>
      <w:ins w:id="108" w:author="CATT_dxy" w:date="2021-07-27T14:16:00Z">
        <w:r w:rsidR="001950D2">
          <w:rPr>
            <w:rFonts w:hint="eastAsia"/>
            <w:lang w:eastAsia="zh-CN"/>
          </w:rPr>
          <w:t xml:space="preserve"> </w:t>
        </w:r>
      </w:ins>
      <w:ins w:id="109" w:author="CATT_dxy" w:date="2021-07-27T14:17:00Z">
        <w:r w:rsidR="00FD369C">
          <w:rPr>
            <w:rFonts w:hint="eastAsia"/>
            <w:lang w:eastAsia="zh-CN"/>
          </w:rPr>
          <w:t xml:space="preserve">is supported </w:t>
        </w:r>
      </w:ins>
      <w:ins w:id="110" w:author="CATT_dxy" w:date="2021-07-27T14:16:00Z">
        <w:r w:rsidR="001950D2">
          <w:rPr>
            <w:rFonts w:hint="eastAsia"/>
            <w:lang w:eastAsia="zh-CN"/>
          </w:rPr>
          <w:t>based on operator policy</w:t>
        </w:r>
      </w:ins>
      <w:r>
        <w:t>.</w:t>
      </w:r>
    </w:p>
    <w:p w:rsidR="001107C9" w:rsidRDefault="001107C9">
      <w:pPr>
        <w:pStyle w:val="B2"/>
        <w:pPrChange w:id="111" w:author="CATT_dxy" w:date="2021-07-28T15:29:00Z">
          <w:pPr>
            <w:pStyle w:val="B1"/>
          </w:pPr>
        </w:pPrChange>
      </w:pPr>
      <w:r>
        <w:tab/>
      </w:r>
      <w:commentRangeStart w:id="112"/>
      <w:del w:id="113" w:author="CATT_dxy" w:date="2021-07-27T14:16:00Z">
        <w:r w:rsidDel="001950D2">
          <w:delText>Based on operator policy, the SMF may prepare for</w:delText>
        </w:r>
        <w:r w:rsidRPr="008D559F" w:rsidDel="001950D2">
          <w:delText xml:space="preserve"> 5GC</w:delText>
        </w:r>
        <w:r w:rsidDel="001950D2">
          <w:delText xml:space="preserve"> individual </w:delText>
        </w:r>
        <w:r w:rsidRPr="008D559F" w:rsidDel="001950D2">
          <w:delText xml:space="preserve">MBS traffic </w:delText>
        </w:r>
        <w:r w:rsidDel="001950D2">
          <w:delText>delivery fall-back. The SMF maps the received QoS information of the multicast QoS Flow into PDU Session's QoS Flow information, and includes the information of the QoS Flows and the mapping information about the QoS Flows in the SM information sent to RAN.</w:delText>
        </w:r>
      </w:del>
      <w:commentRangeEnd w:id="112"/>
      <w:r w:rsidR="00C213C9">
        <w:rPr>
          <w:rStyle w:val="ab"/>
        </w:rPr>
        <w:commentReference w:id="112"/>
      </w:r>
    </w:p>
    <w:p w:rsidR="001107C9" w:rsidRPr="002C428B" w:rsidRDefault="001107C9" w:rsidP="001107C9">
      <w:pPr>
        <w:pStyle w:val="EditorsNote"/>
      </w:pPr>
      <w:r w:rsidRPr="002C428B">
        <w:rPr>
          <w:rFonts w:hint="eastAsia"/>
        </w:rPr>
        <w:t>E</w:t>
      </w:r>
      <w:r w:rsidRPr="002C428B">
        <w:t>ditor's note:</w:t>
      </w:r>
      <w:r w:rsidRPr="002C428B">
        <w:tab/>
        <w:t>Details information included in N2 SM information will be aligned with RAN WG3.</w:t>
      </w:r>
    </w:p>
    <w:p w:rsidR="001107C9" w:rsidRPr="002C428B" w:rsidRDefault="001107C9" w:rsidP="001107C9">
      <w:pPr>
        <w:pStyle w:val="EditorsNote"/>
      </w:pPr>
      <w:r w:rsidRPr="002C428B">
        <w:rPr>
          <w:rFonts w:hint="eastAsia"/>
        </w:rPr>
        <w:t>E</w:t>
      </w:r>
      <w:r w:rsidRPr="002C428B">
        <w:t>ditor's note:</w:t>
      </w:r>
      <w:r w:rsidRPr="002C428B">
        <w:tab/>
        <w:t>Possible PCF interactions related to the multicast QoS flows are FFS.</w:t>
      </w:r>
    </w:p>
    <w:p w:rsidR="001107C9" w:rsidRDefault="001107C9" w:rsidP="001107C9">
      <w:pPr>
        <w:pStyle w:val="B1"/>
      </w:pPr>
      <w:r>
        <w:t>6.</w:t>
      </w:r>
      <w:r>
        <w:tab/>
        <w:t>The N2 message, which include</w:t>
      </w:r>
      <w:r>
        <w:rPr>
          <w:lang w:val="en-US"/>
        </w:rPr>
        <w:t>s</w:t>
      </w:r>
      <w:r>
        <w:t xml:space="preserve"> the </w:t>
      </w:r>
      <w:r w:rsidRPr="008D559F">
        <w:t xml:space="preserve">multicast session information and </w:t>
      </w:r>
      <w:r>
        <w:t xml:space="preserve">PDU session modification information is sent to the </w:t>
      </w:r>
      <w:r w:rsidRPr="008D559F">
        <w:rPr>
          <w:rFonts w:hint="eastAsia"/>
          <w:lang w:eastAsia="zh-CN"/>
        </w:rPr>
        <w:t>NG-</w:t>
      </w:r>
      <w:r>
        <w:t>RAN.</w:t>
      </w:r>
    </w:p>
    <w:p w:rsidR="001107C9" w:rsidRPr="00A23FAC" w:rsidRDefault="001107C9" w:rsidP="001107C9">
      <w:pPr>
        <w:pStyle w:val="B1"/>
        <w:rPr>
          <w:lang w:val="en-US" w:eastAsia="zh-CN"/>
        </w:rPr>
      </w:pPr>
      <w:r>
        <w:rPr>
          <w:lang w:eastAsia="zh-CN"/>
        </w:rPr>
        <w:tab/>
      </w:r>
      <w:r w:rsidRPr="00A23FAC">
        <w:rPr>
          <w:lang w:eastAsia="zh-CN"/>
        </w:rPr>
        <w:t xml:space="preserve">If the MBS is not supported by NG-RAN, </w:t>
      </w:r>
      <w:r w:rsidRPr="00A23FAC">
        <w:rPr>
          <w:lang w:val="en-US" w:eastAsia="zh-CN"/>
        </w:rPr>
        <w:t xml:space="preserve">5GC individual MBS traffic delivery </w:t>
      </w:r>
      <w:r w:rsidRPr="00A23FAC">
        <w:rPr>
          <w:lang w:eastAsia="zh-CN"/>
        </w:rPr>
        <w:t>may be used. Otherwise</w:t>
      </w:r>
      <w:r w:rsidRPr="008D559F">
        <w:rPr>
          <w:lang w:eastAsia="zh-CN"/>
        </w:rPr>
        <w:t xml:space="preserve"> if the MBS is supported by NG-RAN</w:t>
      </w:r>
      <w:r w:rsidRPr="00A23FAC">
        <w:rPr>
          <w:lang w:eastAsia="zh-CN"/>
        </w:rPr>
        <w:t xml:space="preserve">, </w:t>
      </w:r>
      <w:r w:rsidRPr="00A23FAC">
        <w:rPr>
          <w:lang w:val="en-US" w:eastAsia="zh-CN"/>
        </w:rPr>
        <w:t>5GC shared MBS traffic delivery is adopted.</w:t>
      </w:r>
    </w:p>
    <w:p w:rsidR="001107C9" w:rsidRDefault="001107C9" w:rsidP="001107C9">
      <w:pPr>
        <w:pStyle w:val="B1"/>
        <w:rPr>
          <w:lang w:eastAsia="ja-JP"/>
        </w:rPr>
      </w:pPr>
      <w:r>
        <w:tab/>
      </w:r>
      <w:r w:rsidRPr="008D559F">
        <w:t>If the NG-RAN supports MBS</w:t>
      </w:r>
      <w:r w:rsidRPr="008D559F">
        <w:rPr>
          <w:rFonts w:hint="eastAsia"/>
          <w:lang w:eastAsia="zh-CN"/>
        </w:rPr>
        <w:t>, t</w:t>
      </w:r>
      <w:r>
        <w:t>he NG-RAN uses the MBS Session ID to determine that the PDU Session Modification procedures corresponds to the indicated multicast session.</w:t>
      </w:r>
    </w:p>
    <w:p w:rsidR="001107C9" w:rsidRPr="00A23FAC" w:rsidRDefault="001107C9" w:rsidP="001107C9">
      <w:pPr>
        <w:pStyle w:val="B1"/>
        <w:rPr>
          <w:rFonts w:eastAsia="宋体"/>
          <w:lang w:val="en-US" w:eastAsia="zh-CN"/>
        </w:rPr>
      </w:pPr>
      <w:r>
        <w:rPr>
          <w:rFonts w:eastAsia="宋体"/>
          <w:lang w:eastAsia="zh-CN"/>
        </w:rPr>
        <w:tab/>
      </w:r>
      <w:r w:rsidRPr="00A23FAC">
        <w:rPr>
          <w:rFonts w:eastAsia="宋体"/>
          <w:lang w:eastAsia="zh-CN"/>
        </w:rPr>
        <w:t xml:space="preserve">If </w:t>
      </w:r>
      <w:del w:id="114" w:author="CATT_dxy" w:date="2021-07-27T14:19:00Z">
        <w:r w:rsidRPr="00A23FAC" w:rsidDel="000F1244">
          <w:rPr>
            <w:rFonts w:eastAsia="宋体"/>
            <w:lang w:eastAsia="zh-CN"/>
          </w:rPr>
          <w:delText>the multicast QoS information is received</w:delText>
        </w:r>
        <w:r w:rsidRPr="008D559F" w:rsidDel="000F1244">
          <w:rPr>
            <w:rFonts w:eastAsia="宋体" w:hint="eastAsia"/>
            <w:lang w:eastAsia="zh-CN"/>
          </w:rPr>
          <w:delText xml:space="preserve"> and </w:delText>
        </w:r>
      </w:del>
      <w:r w:rsidRPr="008D559F">
        <w:rPr>
          <w:rFonts w:eastAsia="宋体" w:hint="eastAsia"/>
          <w:lang w:eastAsia="zh-CN"/>
        </w:rPr>
        <w:t>the NG-RAN supports MBS</w:t>
      </w:r>
      <w:r w:rsidRPr="00A23FAC">
        <w:rPr>
          <w:rFonts w:eastAsia="宋体"/>
          <w:lang w:eastAsia="zh-CN"/>
        </w:rPr>
        <w:t>, the associated unicast Qo</w:t>
      </w:r>
      <w:r w:rsidRPr="00A23FAC">
        <w:rPr>
          <w:rFonts w:eastAsia="宋体"/>
          <w:lang w:val="en-US" w:eastAsia="zh-CN"/>
        </w:rPr>
        <w:t>S flow information is not used to allocate the radio resource.</w:t>
      </w:r>
    </w:p>
    <w:p w:rsidR="001107C9" w:rsidRPr="00A23FAC" w:rsidDel="00926ADC" w:rsidRDefault="00926ADC" w:rsidP="001107C9">
      <w:pPr>
        <w:pStyle w:val="NO"/>
        <w:rPr>
          <w:del w:id="115" w:author="CATT_dxy" w:date="2021-07-27T14:23:00Z"/>
          <w:rFonts w:eastAsia="宋体"/>
          <w:lang w:val="en-US" w:eastAsia="zh-CN"/>
        </w:rPr>
      </w:pPr>
      <w:commentRangeStart w:id="116"/>
      <w:ins w:id="117" w:author="CATT_dxy" w:date="2021-07-27T14:23:00Z">
        <w:r w:rsidDel="00926ADC">
          <w:lastRenderedPageBreak/>
          <w:t xml:space="preserve"> </w:t>
        </w:r>
      </w:ins>
      <w:del w:id="118" w:author="CATT_dxy" w:date="2021-07-27T14:23:00Z">
        <w:r w:rsidR="001107C9" w:rsidDel="00926ADC">
          <w:delText>NOTE 1:</w:delText>
        </w:r>
        <w:r w:rsidR="001107C9" w:rsidDel="00926ADC">
          <w:tab/>
          <w:delText>It is NG-RAN that decides whether radio resource is allocated or not.</w:delText>
        </w:r>
      </w:del>
      <w:commentRangeEnd w:id="116"/>
      <w:r>
        <w:rPr>
          <w:rStyle w:val="ab"/>
        </w:rPr>
        <w:commentReference w:id="116"/>
      </w:r>
    </w:p>
    <w:p w:rsidR="001107C9" w:rsidRDefault="001107C9" w:rsidP="001107C9">
      <w:pPr>
        <w:rPr>
          <w:ins w:id="119" w:author="CATT_dxy" w:date="2021-07-27T16:28:00Z"/>
          <w:lang w:val="en-US" w:eastAsia="zh-CN"/>
        </w:rPr>
      </w:pPr>
      <w:r>
        <w:rPr>
          <w:lang w:val="en-US" w:eastAsia="zh-CN"/>
        </w:rPr>
        <w:t>[Conditional]</w:t>
      </w:r>
      <w:r>
        <w:rPr>
          <w:lang w:val="en-US" w:eastAsia="zh-CN"/>
        </w:rPr>
        <w:tab/>
        <w:t>If shared tunnel has not been established for the MBS session, step 7 is used for establishing 5GC shared MBS traffic delivery. Step 7 is executed separately for each MBS session:</w:t>
      </w:r>
    </w:p>
    <w:p w:rsidR="00316BA7" w:rsidRPr="00316BA7" w:rsidRDefault="00316BA7" w:rsidP="00316BA7">
      <w:pPr>
        <w:pStyle w:val="B1"/>
        <w:rPr>
          <w:lang w:val="en-US" w:eastAsia="zh-CN"/>
        </w:rPr>
      </w:pPr>
      <w:ins w:id="120" w:author="CATT_dxy" w:date="2021-07-27T16:28:00Z">
        <w:r w:rsidRPr="0071590B">
          <w:rPr>
            <w:rFonts w:hint="eastAsia"/>
          </w:rPr>
          <w:t>7.</w:t>
        </w:r>
        <w:r w:rsidRPr="0071590B">
          <w:rPr>
            <w:rFonts w:hint="eastAsia"/>
          </w:rPr>
          <w:tab/>
        </w:r>
        <w:r w:rsidRPr="0071590B">
          <w:t xml:space="preserve">If </w:t>
        </w:r>
        <w:r w:rsidRPr="008D559F">
          <w:t>the NG-RAN supports MBS</w:t>
        </w:r>
        <w:r w:rsidRPr="0071590B">
          <w:rPr>
            <w:rFonts w:hint="eastAsia"/>
          </w:rPr>
          <w:t xml:space="preserve">, the </w:t>
        </w:r>
        <w:r w:rsidRPr="0071590B">
          <w:t xml:space="preserve">shared tunnel </w:t>
        </w:r>
        <w:r w:rsidRPr="0071590B">
          <w:rPr>
            <w:rFonts w:hint="eastAsia"/>
          </w:rPr>
          <w:t>is</w:t>
        </w:r>
        <w:r w:rsidRPr="0071590B">
          <w:t xml:space="preserve"> established for the MBS session</w:t>
        </w:r>
        <w:r w:rsidRPr="0071590B">
          <w:rPr>
            <w:rFonts w:hint="eastAsia"/>
          </w:rPr>
          <w:t xml:space="preserve"> between the NG-RAN and MB-UPF as described in clause</w:t>
        </w:r>
        <w:r w:rsidRPr="00140E21">
          <w:t> </w:t>
        </w:r>
        <w:r>
          <w:rPr>
            <w:rFonts w:hint="eastAsia"/>
          </w:rPr>
          <w:t>7.2.1.4, if not established yet.</w:t>
        </w:r>
      </w:ins>
    </w:p>
    <w:p w:rsidR="001107C9" w:rsidRPr="008D559F" w:rsidDel="00AC3839" w:rsidRDefault="001107C9" w:rsidP="001107C9">
      <w:pPr>
        <w:pStyle w:val="B1"/>
        <w:rPr>
          <w:del w:id="121" w:author="CATT_dxy" w:date="2021-07-27T15:53:00Z"/>
          <w:lang w:eastAsia="zh-CN"/>
        </w:rPr>
      </w:pPr>
      <w:commentRangeStart w:id="122"/>
      <w:del w:id="123" w:author="CATT_dxy" w:date="2021-07-27T15:53:00Z">
        <w:r w:rsidRPr="008D559F" w:rsidDel="00AC3839">
          <w:rPr>
            <w:rFonts w:hint="eastAsia"/>
            <w:lang w:eastAsia="zh-CN"/>
          </w:rPr>
          <w:delText>7</w:delText>
        </w:r>
        <w:r w:rsidRPr="008D559F" w:rsidDel="00AC3839">
          <w:rPr>
            <w:lang w:eastAsia="zh-CN"/>
          </w:rPr>
          <w:delText>a.</w:delText>
        </w:r>
        <w:r w:rsidRPr="008D559F" w:rsidDel="00AC3839">
          <w:rPr>
            <w:lang w:eastAsia="zh-CN"/>
          </w:rPr>
          <w:tab/>
        </w:r>
        <w:r w:rsidRPr="008D559F" w:rsidDel="00AC3839">
          <w:rPr>
            <w:rFonts w:hint="eastAsia"/>
            <w:lang w:eastAsia="zh-CN"/>
          </w:rPr>
          <w:delText xml:space="preserve">The </w:delText>
        </w:r>
        <w:r w:rsidRPr="008D559F" w:rsidDel="00AC3839">
          <w:delText xml:space="preserve">NG-RAN </w:delText>
        </w:r>
        <w:r w:rsidRPr="008D559F" w:rsidDel="00AC3839">
          <w:rPr>
            <w:rFonts w:hint="eastAsia"/>
            <w:lang w:eastAsia="zh-CN"/>
          </w:rPr>
          <w:delText xml:space="preserve">sends </w:delText>
        </w:r>
        <w:r w:rsidRPr="008D559F" w:rsidDel="00AC3839">
          <w:delText>a</w:delText>
        </w:r>
        <w:r w:rsidRPr="008D559F" w:rsidDel="00AC3839">
          <w:rPr>
            <w:rFonts w:hint="eastAsia"/>
            <w:lang w:eastAsia="zh-CN"/>
          </w:rPr>
          <w:delText>n</w:delText>
        </w:r>
        <w:r w:rsidRPr="008D559F" w:rsidDel="00AC3839">
          <w:delText xml:space="preserve"> </w:delText>
        </w:r>
        <w:r w:rsidRPr="008D559F" w:rsidDel="00AC3839">
          <w:rPr>
            <w:rFonts w:hint="eastAsia"/>
            <w:lang w:eastAsia="zh-CN"/>
          </w:rPr>
          <w:delText xml:space="preserve">N2 MBS Session request </w:delText>
        </w:r>
        <w:r w:rsidRPr="008D559F" w:rsidDel="00AC3839">
          <w:delText xml:space="preserve">message </w:delText>
        </w:r>
        <w:r w:rsidRPr="008D559F" w:rsidDel="00AC3839">
          <w:rPr>
            <w:rFonts w:hint="eastAsia"/>
            <w:lang w:eastAsia="zh-CN"/>
          </w:rPr>
          <w:delText xml:space="preserve">(MBS Session ID, N2 SM information (MBS Session ID, [AN Tunnel Info])) </w:delText>
        </w:r>
        <w:r w:rsidRPr="008D559F" w:rsidDel="00AC3839">
          <w:delText xml:space="preserve">towards AMF. MBS Session ID </w:delText>
        </w:r>
        <w:r w:rsidRPr="008D559F" w:rsidDel="00AC3839">
          <w:rPr>
            <w:rFonts w:hint="eastAsia"/>
            <w:lang w:eastAsia="zh-CN"/>
          </w:rPr>
          <w:delText>is</w:delText>
        </w:r>
        <w:r w:rsidRPr="008D559F" w:rsidDel="00AC3839">
          <w:delText xml:space="preserve"> included.</w:delText>
        </w:r>
      </w:del>
    </w:p>
    <w:p w:rsidR="001107C9" w:rsidRPr="008D559F" w:rsidDel="00AC3839" w:rsidRDefault="001107C9" w:rsidP="001107C9">
      <w:pPr>
        <w:pStyle w:val="B1"/>
        <w:rPr>
          <w:del w:id="124" w:author="CATT_dxy" w:date="2021-07-27T15:53:00Z"/>
          <w:lang w:eastAsia="zh-CN"/>
        </w:rPr>
      </w:pPr>
      <w:del w:id="125" w:author="CATT_dxy" w:date="2021-07-27T15:53:00Z">
        <w:r w:rsidRPr="008D559F" w:rsidDel="00AC3839">
          <w:rPr>
            <w:rFonts w:hint="eastAsia"/>
            <w:lang w:eastAsia="zh-CN"/>
          </w:rPr>
          <w:tab/>
        </w:r>
        <w:r w:rsidRPr="008D559F" w:rsidDel="00AC3839">
          <w:delText xml:space="preserve">If the NG-RAN node uses a unicast transport for shared delivery, it allocates a downlink tunnel ID for the reception of MBS data and includes the downlink tunnel information </w:delText>
        </w:r>
        <w:r w:rsidRPr="008D559F" w:rsidDel="00AC3839">
          <w:rPr>
            <w:rFonts w:hint="eastAsia"/>
            <w:lang w:eastAsia="zh-CN"/>
          </w:rPr>
          <w:delText xml:space="preserve">as AN Tunnel Info </w:delText>
        </w:r>
        <w:r w:rsidRPr="008D559F" w:rsidDel="00AC3839">
          <w:delText>in the request.</w:delText>
        </w:r>
      </w:del>
    </w:p>
    <w:p w:rsidR="001107C9" w:rsidRPr="008D559F" w:rsidDel="00AC3839" w:rsidRDefault="001107C9" w:rsidP="001107C9">
      <w:pPr>
        <w:pStyle w:val="B1"/>
        <w:rPr>
          <w:del w:id="126" w:author="CATT_dxy" w:date="2021-07-27T15:53:00Z"/>
        </w:rPr>
      </w:pPr>
      <w:del w:id="127" w:author="CATT_dxy" w:date="2021-07-27T15:53:00Z">
        <w:r w:rsidDel="00AC3839">
          <w:delText>7b.</w:delText>
        </w:r>
        <w:r w:rsidDel="00AC3839">
          <w:tab/>
          <w:delText>AMF invokes Nmbsmf_Reception_Request (MBS Session ID, RAN Node ID, [AN Tunnel Info]) towards the MB-SMF indicated in step 5.</w:delText>
        </w:r>
      </w:del>
    </w:p>
    <w:p w:rsidR="001107C9" w:rsidRPr="008D559F" w:rsidDel="00AC3839" w:rsidRDefault="001107C9" w:rsidP="001107C9">
      <w:pPr>
        <w:pStyle w:val="B1"/>
        <w:rPr>
          <w:del w:id="128" w:author="CATT_dxy" w:date="2021-07-27T15:53:00Z"/>
          <w:lang w:eastAsia="zh-CN"/>
        </w:rPr>
      </w:pPr>
      <w:del w:id="129" w:author="CATT_dxy" w:date="2021-07-27T15:53:00Z">
        <w:r w:rsidRPr="008D559F" w:rsidDel="00AC3839">
          <w:delText>7c.</w:delText>
        </w:r>
        <w:r w:rsidRPr="008D559F" w:rsidDel="00AC3839">
          <w:tab/>
          <w:delText xml:space="preserve">If </w:delText>
        </w:r>
        <w:r w:rsidRPr="008D559F" w:rsidDel="00AC3839">
          <w:rPr>
            <w:rFonts w:hint="eastAsia"/>
            <w:lang w:eastAsia="zh-CN"/>
          </w:rPr>
          <w:delText xml:space="preserve">a </w:delText>
        </w:r>
        <w:r w:rsidRPr="008D559F" w:rsidDel="00AC3839">
          <w:delText xml:space="preserve">downlink tunnel </w:delText>
        </w:r>
        <w:r w:rsidRPr="008D559F" w:rsidDel="00AC3839">
          <w:rPr>
            <w:rFonts w:hint="eastAsia"/>
            <w:lang w:eastAsia="zh-CN"/>
          </w:rPr>
          <w:delText>information</w:delText>
        </w:r>
        <w:r w:rsidRPr="008D559F" w:rsidDel="00AC3839">
          <w:delText xml:space="preserve"> is included</w:delText>
        </w:r>
        <w:r w:rsidRPr="008D559F" w:rsidDel="00AC3839">
          <w:rPr>
            <w:rFonts w:hint="eastAsia"/>
            <w:lang w:eastAsia="zh-CN"/>
          </w:rPr>
          <w:delText xml:space="preserve"> in AN Tunnel Info of the </w:delText>
        </w:r>
        <w:r w:rsidRPr="008D559F" w:rsidDel="00AC3839">
          <w:delText>N</w:delText>
        </w:r>
        <w:r w:rsidRPr="008D559F" w:rsidDel="00AC3839">
          <w:rPr>
            <w:rFonts w:hint="eastAsia"/>
            <w:lang w:eastAsia="zh-CN"/>
          </w:rPr>
          <w:delText>mb</w:delText>
        </w:r>
        <w:r w:rsidRPr="008D559F" w:rsidDel="00AC3839">
          <w:delText xml:space="preserve">smf_MBSSession_Create </w:delText>
        </w:r>
        <w:r w:rsidRPr="008D559F" w:rsidDel="00AC3839">
          <w:rPr>
            <w:rFonts w:hint="eastAsia"/>
            <w:lang w:eastAsia="zh-CN"/>
          </w:rPr>
          <w:delText>request</w:delText>
        </w:r>
        <w:r w:rsidRPr="008D559F" w:rsidDel="00AC3839">
          <w:delText xml:space="preserve">, MB-SMF configures MB-UPF to transmit the MBS data for multicast </w:delText>
        </w:r>
        <w:r w:rsidRPr="008D559F" w:rsidDel="00AC3839">
          <w:rPr>
            <w:rFonts w:hint="eastAsia"/>
            <w:lang w:eastAsia="zh-CN"/>
          </w:rPr>
          <w:delText xml:space="preserve">session </w:delText>
        </w:r>
        <w:r w:rsidRPr="008D559F" w:rsidDel="00AC3839">
          <w:delText xml:space="preserve">towards NG-RAN using the downlink tunnel </w:delText>
        </w:r>
        <w:r w:rsidRPr="008D559F" w:rsidDel="00AC3839">
          <w:rPr>
            <w:rFonts w:hint="eastAsia"/>
            <w:lang w:eastAsia="zh-CN"/>
          </w:rPr>
          <w:delText>information</w:delText>
        </w:r>
        <w:r w:rsidRPr="008D559F" w:rsidDel="00AC3839">
          <w:delText>.</w:delText>
        </w:r>
      </w:del>
    </w:p>
    <w:p w:rsidR="001107C9" w:rsidRPr="008D559F" w:rsidDel="00AC3839" w:rsidRDefault="001107C9" w:rsidP="001107C9">
      <w:pPr>
        <w:pStyle w:val="B1"/>
        <w:rPr>
          <w:del w:id="130" w:author="CATT_dxy" w:date="2021-07-27T15:53:00Z"/>
        </w:rPr>
      </w:pPr>
      <w:del w:id="131" w:author="CATT_dxy" w:date="2021-07-27T15:53:00Z">
        <w:r w:rsidRPr="008D559F" w:rsidDel="00AC3839">
          <w:rPr>
            <w:rFonts w:hint="eastAsia"/>
            <w:lang w:eastAsia="zh-CN"/>
          </w:rPr>
          <w:tab/>
          <w:delText>If AN Tunnel Info is not included in the request</w:delText>
        </w:r>
        <w:r w:rsidRPr="008D559F" w:rsidDel="00AC3839">
          <w:rPr>
            <w:lang w:eastAsia="zh-CN"/>
          </w:rPr>
          <w:delText xml:space="preserve"> 7b</w:delText>
        </w:r>
        <w:r w:rsidRPr="008D559F" w:rsidDel="00AC3839">
          <w:rPr>
            <w:rFonts w:hint="eastAsia"/>
            <w:lang w:eastAsia="zh-CN"/>
          </w:rPr>
          <w:delText xml:space="preserve">, </w:delText>
        </w:r>
        <w:r w:rsidRPr="008D559F" w:rsidDel="00AC3839">
          <w:rPr>
            <w:lang w:eastAsia="zh-CN"/>
          </w:rPr>
          <w:delText xml:space="preserve">and the MB-UPF is not yet configured to forward data for the multicast data using lower layer multicast transport, </w:delText>
        </w:r>
        <w:r w:rsidRPr="008D559F" w:rsidDel="00AC3839">
          <w:rPr>
            <w:rFonts w:hint="eastAsia"/>
            <w:lang w:eastAsia="zh-CN"/>
          </w:rPr>
          <w:delText xml:space="preserve">the MB-SMF </w:delText>
        </w:r>
        <w:r w:rsidRPr="008D559F" w:rsidDel="00AC3839">
          <w:rPr>
            <w:lang w:eastAsia="zh-CN"/>
          </w:rPr>
          <w:delText>request the</w:delText>
        </w:r>
      </w:del>
      <w:del w:id="132" w:author="CATT_dxy" w:date="2021-07-27T15:07:00Z">
        <w:r w:rsidRPr="008D559F" w:rsidDel="00F85CDD">
          <w:rPr>
            <w:lang w:eastAsia="zh-CN"/>
          </w:rPr>
          <w:delText xml:space="preserve"> </w:delText>
        </w:r>
      </w:del>
      <w:del w:id="133" w:author="CATT_dxy" w:date="2021-07-27T15:53:00Z">
        <w:r w:rsidRPr="008D559F" w:rsidDel="00AC3839">
          <w:rPr>
            <w:rFonts w:hint="eastAsia"/>
            <w:lang w:eastAsia="zh-CN"/>
          </w:rPr>
          <w:delText xml:space="preserve"> MB-UPF </w:delText>
        </w:r>
        <w:r w:rsidRPr="008D559F" w:rsidDel="00AC3839">
          <w:rPr>
            <w:lang w:eastAsia="zh-CN"/>
          </w:rPr>
          <w:delText xml:space="preserve">to </w:delText>
        </w:r>
        <w:r w:rsidRPr="008D559F" w:rsidDel="00AC3839">
          <w:rPr>
            <w:rFonts w:hint="eastAsia"/>
            <w:lang w:eastAsia="zh-CN"/>
          </w:rPr>
          <w:delText xml:space="preserve">allocate a </w:delText>
        </w:r>
        <w:r w:rsidRPr="008D559F" w:rsidDel="00AC3839">
          <w:delText xml:space="preserve">common </w:delText>
        </w:r>
        <w:r w:rsidRPr="008D559F" w:rsidDel="00AC3839">
          <w:rPr>
            <w:rFonts w:hint="eastAsia"/>
            <w:lang w:eastAsia="zh-CN"/>
          </w:rPr>
          <w:delText xml:space="preserve">DL </w:delText>
        </w:r>
        <w:r w:rsidRPr="008D559F" w:rsidDel="00AC3839">
          <w:delText xml:space="preserve">tunnel ID </w:delText>
        </w:r>
        <w:r w:rsidRPr="008D559F" w:rsidDel="00AC3839">
          <w:rPr>
            <w:rFonts w:hint="eastAsia"/>
            <w:lang w:eastAsia="zh-CN"/>
          </w:rPr>
          <w:delText xml:space="preserve">and </w:delText>
        </w:r>
        <w:r w:rsidRPr="008D559F" w:rsidDel="00AC3839">
          <w:delText>an</w:delText>
        </w:r>
        <w:r w:rsidRPr="008D559F" w:rsidDel="00AC3839">
          <w:rPr>
            <w:rFonts w:hint="eastAsia"/>
            <w:lang w:eastAsia="zh-CN"/>
          </w:rPr>
          <w:delText xml:space="preserve"> L</w:delText>
        </w:r>
        <w:r w:rsidRPr="008D559F" w:rsidDel="00AC3839">
          <w:delText xml:space="preserve">ow </w:delText>
        </w:r>
        <w:r w:rsidRPr="008D559F" w:rsidDel="00AC3839">
          <w:rPr>
            <w:rFonts w:hint="eastAsia"/>
            <w:lang w:eastAsia="zh-CN"/>
          </w:rPr>
          <w:delText>L</w:delText>
        </w:r>
        <w:r w:rsidRPr="008D559F" w:rsidDel="00AC3839">
          <w:delText>ayer source specific multicast address</w:delText>
        </w:r>
        <w:r w:rsidRPr="008D559F" w:rsidDel="00AC3839">
          <w:rPr>
            <w:rFonts w:hint="eastAsia"/>
            <w:lang w:eastAsia="zh-CN"/>
          </w:rPr>
          <w:delText xml:space="preserve"> (LL SSM) for multicast</w:delText>
        </w:r>
        <w:r w:rsidRPr="008D559F" w:rsidDel="00AC3839">
          <w:rPr>
            <w:lang w:eastAsia="zh-CN"/>
          </w:rPr>
          <w:delText xml:space="preserve"> transport </w:delText>
        </w:r>
        <w:r w:rsidRPr="008D559F" w:rsidDel="00AC3839">
          <w:rPr>
            <w:rFonts w:hint="eastAsia"/>
            <w:lang w:eastAsia="zh-CN"/>
          </w:rPr>
          <w:delText>between the MB-UPF and NG-RAN.</w:delText>
        </w:r>
      </w:del>
    </w:p>
    <w:p w:rsidR="001107C9" w:rsidRPr="008D559F" w:rsidDel="00AC3839" w:rsidRDefault="001107C9" w:rsidP="001107C9">
      <w:pPr>
        <w:pStyle w:val="B1"/>
        <w:rPr>
          <w:del w:id="134" w:author="CATT_dxy" w:date="2021-07-27T15:53:00Z"/>
          <w:lang w:eastAsia="zh-CN"/>
        </w:rPr>
      </w:pPr>
      <w:del w:id="135" w:author="CATT_dxy" w:date="2021-07-27T15:53:00Z">
        <w:r w:rsidRPr="008D559F" w:rsidDel="00AC3839">
          <w:delText>7d.</w:delText>
        </w:r>
        <w:r w:rsidRPr="008D559F" w:rsidDel="00AC3839">
          <w:tab/>
          <w:delText>MB-SMF responds to AMF through Nmbsmf_Reception_Requestresponse</w:delText>
        </w:r>
        <w:r w:rsidRPr="008D559F" w:rsidDel="00AC3839">
          <w:rPr>
            <w:rFonts w:hint="eastAsia"/>
            <w:lang w:eastAsia="zh-CN"/>
          </w:rPr>
          <w:delText xml:space="preserve"> (</w:delText>
        </w:r>
        <w:r w:rsidRPr="008D559F" w:rsidDel="00AC3839">
          <w:delText>multicast QoS flow information</w:delText>
        </w:r>
        <w:r w:rsidRPr="008D559F" w:rsidDel="00AC3839">
          <w:rPr>
            <w:rFonts w:hint="eastAsia"/>
            <w:lang w:eastAsia="zh-CN"/>
          </w:rPr>
          <w:delText>, [</w:delText>
        </w:r>
        <w:r w:rsidRPr="008D559F" w:rsidDel="00AC3839">
          <w:delText xml:space="preserve">common </w:delText>
        </w:r>
        <w:r w:rsidRPr="008D559F" w:rsidDel="00AC3839">
          <w:rPr>
            <w:rFonts w:hint="eastAsia"/>
            <w:lang w:eastAsia="zh-CN"/>
          </w:rPr>
          <w:delText xml:space="preserve">DL </w:delText>
        </w:r>
        <w:r w:rsidRPr="008D559F" w:rsidDel="00AC3839">
          <w:delText>tunnel ID</w:delText>
        </w:r>
        <w:r w:rsidRPr="008D559F" w:rsidDel="00AC3839">
          <w:rPr>
            <w:rFonts w:hint="eastAsia"/>
            <w:lang w:eastAsia="zh-CN"/>
          </w:rPr>
          <w:delText>], [LL SSM])</w:delText>
        </w:r>
        <w:r w:rsidRPr="008D559F" w:rsidDel="00AC3839">
          <w:delText>.</w:delText>
        </w:r>
        <w:r w:rsidRPr="008D559F" w:rsidDel="00AC3839">
          <w:rPr>
            <w:rFonts w:hint="eastAsia"/>
            <w:lang w:eastAsia="zh-CN"/>
          </w:rPr>
          <w:delText xml:space="preserve"> If AN Tunnel Info is not included in the request</w:delText>
        </w:r>
        <w:r w:rsidRPr="008D559F" w:rsidDel="00AC3839">
          <w:rPr>
            <w:lang w:eastAsia="zh-CN"/>
          </w:rPr>
          <w:delText xml:space="preserve"> </w:delText>
        </w:r>
        <w:bookmarkStart w:id="136" w:name="_GoBack"/>
        <w:bookmarkEnd w:id="136"/>
        <w:r w:rsidRPr="008D559F" w:rsidDel="00AC3839">
          <w:rPr>
            <w:lang w:eastAsia="zh-CN"/>
          </w:rPr>
          <w:delText xml:space="preserve">7b, the MB-SMF provides </w:delText>
        </w:r>
        <w:r w:rsidRPr="008D559F" w:rsidDel="00AC3839">
          <w:delText xml:space="preserve">common </w:delText>
        </w:r>
        <w:r w:rsidRPr="008D559F" w:rsidDel="00AC3839">
          <w:rPr>
            <w:rFonts w:hint="eastAsia"/>
            <w:lang w:eastAsia="zh-CN"/>
          </w:rPr>
          <w:delText xml:space="preserve">DL </w:delText>
        </w:r>
        <w:r w:rsidRPr="008D559F" w:rsidDel="00AC3839">
          <w:delText>tunnel ID</w:delText>
        </w:r>
        <w:r w:rsidRPr="008D559F" w:rsidDel="00AC3839">
          <w:rPr>
            <w:lang w:eastAsia="zh-CN"/>
          </w:rPr>
          <w:delText xml:space="preserve"> and</w:delText>
        </w:r>
        <w:r w:rsidRPr="008D559F" w:rsidDel="00AC3839">
          <w:rPr>
            <w:rFonts w:hint="eastAsia"/>
            <w:lang w:eastAsia="zh-CN"/>
          </w:rPr>
          <w:delText xml:space="preserve"> LL SSM</w:delText>
        </w:r>
        <w:r w:rsidRPr="008D559F" w:rsidDel="00AC3839">
          <w:rPr>
            <w:lang w:eastAsia="zh-CN"/>
          </w:rPr>
          <w:delText>.</w:delText>
        </w:r>
      </w:del>
    </w:p>
    <w:p w:rsidR="001107C9" w:rsidRPr="00500F96" w:rsidDel="00AC3839" w:rsidRDefault="001107C9" w:rsidP="001107C9">
      <w:pPr>
        <w:pStyle w:val="EditorsNote"/>
        <w:rPr>
          <w:del w:id="137" w:author="CATT_dxy" w:date="2021-07-27T15:53:00Z"/>
          <w:lang w:val="en-US"/>
        </w:rPr>
      </w:pPr>
      <w:del w:id="138" w:author="CATT_dxy" w:date="2021-07-27T15:53:00Z">
        <w:r w:rsidDel="00AC3839">
          <w:rPr>
            <w:lang w:val="en-US"/>
          </w:rPr>
          <w:delText>Editor's note:</w:delText>
        </w:r>
        <w:r w:rsidDel="00AC3839">
          <w:rPr>
            <w:lang w:val="en-US"/>
          </w:rPr>
          <w:tab/>
          <w:delText>How LL IP Multicast Address and common DL tunnel ID e are made available in NG-RAN is FFS. Such information can be sent to NG-RAN in step 6.</w:delText>
        </w:r>
      </w:del>
    </w:p>
    <w:p w:rsidR="001107C9" w:rsidRPr="008D559F" w:rsidDel="00AC3839" w:rsidRDefault="001107C9" w:rsidP="001107C9">
      <w:pPr>
        <w:pStyle w:val="B1"/>
        <w:rPr>
          <w:del w:id="139" w:author="CATT_dxy" w:date="2021-07-27T15:53:00Z"/>
          <w:lang w:eastAsia="zh-CN"/>
        </w:rPr>
      </w:pPr>
      <w:del w:id="140" w:author="CATT_dxy" w:date="2021-07-27T15:53:00Z">
        <w:r w:rsidRPr="008D559F" w:rsidDel="00AC3839">
          <w:delText>7e.</w:delText>
        </w:r>
        <w:r w:rsidDel="00AC3839">
          <w:tab/>
        </w:r>
        <w:r w:rsidRPr="008D559F" w:rsidDel="00AC3839">
          <w:delText xml:space="preserve">AMF </w:delText>
        </w:r>
        <w:r w:rsidRPr="008D559F" w:rsidDel="00AC3839">
          <w:rPr>
            <w:rFonts w:hint="eastAsia"/>
            <w:lang w:eastAsia="zh-CN"/>
          </w:rPr>
          <w:delText>sends an N2</w:delText>
        </w:r>
        <w:r w:rsidRPr="008D559F" w:rsidDel="00AC3839">
          <w:delText xml:space="preserve"> </w:delText>
        </w:r>
        <w:r w:rsidRPr="008D559F" w:rsidDel="00AC3839">
          <w:rPr>
            <w:rFonts w:hint="eastAsia"/>
            <w:lang w:eastAsia="zh-CN"/>
          </w:rPr>
          <w:delText>MBS Session</w:delText>
        </w:r>
        <w:r w:rsidRPr="008D559F" w:rsidDel="00AC3839">
          <w:delText xml:space="preserve"> response </w:delText>
        </w:r>
        <w:r w:rsidRPr="008D559F" w:rsidDel="00AC3839">
          <w:rPr>
            <w:rFonts w:hint="eastAsia"/>
            <w:lang w:eastAsia="zh-CN"/>
          </w:rPr>
          <w:delText>(MBS Session ID, N2 SM information (MBS Session ID, multicast QoS flow information, [</w:delText>
        </w:r>
        <w:r w:rsidRPr="008D559F" w:rsidDel="00AC3839">
          <w:delText xml:space="preserve">common </w:delText>
        </w:r>
        <w:r w:rsidRPr="008D559F" w:rsidDel="00AC3839">
          <w:rPr>
            <w:rFonts w:hint="eastAsia"/>
            <w:lang w:eastAsia="zh-CN"/>
          </w:rPr>
          <w:delText xml:space="preserve">DL </w:delText>
        </w:r>
        <w:r w:rsidRPr="008D559F" w:rsidDel="00AC3839">
          <w:delText>tunnel ID</w:delText>
        </w:r>
        <w:r w:rsidRPr="008D559F" w:rsidDel="00AC3839">
          <w:rPr>
            <w:rFonts w:hint="eastAsia"/>
            <w:lang w:eastAsia="zh-CN"/>
          </w:rPr>
          <w:delText xml:space="preserve">], [LL SSM])) </w:delText>
        </w:r>
        <w:r w:rsidRPr="008D559F" w:rsidDel="00AC3839">
          <w:delText xml:space="preserve">to </w:delText>
        </w:r>
        <w:r w:rsidRPr="008D559F" w:rsidDel="00AC3839">
          <w:rPr>
            <w:rFonts w:hint="eastAsia"/>
            <w:lang w:eastAsia="zh-CN"/>
          </w:rPr>
          <w:delText xml:space="preserve">the </w:delText>
        </w:r>
        <w:r w:rsidRPr="008D559F" w:rsidDel="00AC3839">
          <w:delText>NG-RAN</w:delText>
        </w:r>
        <w:r w:rsidRPr="008D559F" w:rsidDel="00AC3839">
          <w:rPr>
            <w:rFonts w:hint="eastAsia"/>
            <w:lang w:eastAsia="zh-CN"/>
          </w:rPr>
          <w:delText xml:space="preserve"> node</w:delText>
        </w:r>
        <w:r w:rsidRPr="008D559F" w:rsidDel="00AC3839">
          <w:delText>.</w:delText>
        </w:r>
      </w:del>
      <w:commentRangeEnd w:id="122"/>
      <w:r w:rsidR="00316BA7">
        <w:rPr>
          <w:rStyle w:val="ab"/>
        </w:rPr>
        <w:commentReference w:id="122"/>
      </w:r>
    </w:p>
    <w:p w:rsidR="001107C9" w:rsidRPr="00500F96" w:rsidRDefault="001107C9" w:rsidP="001107C9">
      <w:pPr>
        <w:pStyle w:val="B1"/>
        <w:rPr>
          <w:lang w:eastAsia="zh-CN"/>
        </w:rPr>
      </w:pPr>
      <w:r w:rsidRPr="008D559F">
        <w:t>8.</w:t>
      </w:r>
      <w:r w:rsidRPr="008D559F">
        <w:rPr>
          <w:rFonts w:hint="eastAsia"/>
          <w:lang w:eastAsia="zh-CN"/>
        </w:rPr>
        <w:tab/>
      </w:r>
      <w:r w:rsidRPr="008D559F">
        <w:t xml:space="preserve">The NG-RAN </w:t>
      </w:r>
      <w:r w:rsidRPr="008D559F">
        <w:rPr>
          <w:rFonts w:hint="eastAsia"/>
          <w:lang w:eastAsia="zh-CN"/>
        </w:rPr>
        <w:t>performs</w:t>
      </w:r>
      <w:r w:rsidRPr="008D559F">
        <w:t xml:space="preserve"> AN specific signalling exchange with the UE </w:t>
      </w:r>
      <w:r w:rsidRPr="008D559F">
        <w:rPr>
          <w:rFonts w:hint="eastAsia"/>
          <w:lang w:eastAsia="zh-CN"/>
        </w:rPr>
        <w:t>to establish radio resource for the MBS session if not established yet</w:t>
      </w:r>
      <w:r w:rsidRPr="008D559F">
        <w:t xml:space="preserve">. </w:t>
      </w:r>
      <w:r w:rsidRPr="008D559F">
        <w:rPr>
          <w:rFonts w:hint="eastAsia"/>
          <w:lang w:eastAsia="zh-CN"/>
        </w:rPr>
        <w:t xml:space="preserve">If the NG-RAN does not support MBS, radio resource are reconfigured for unicast transmission of the MBS data over the associated PDU session. </w:t>
      </w:r>
      <w:r w:rsidRPr="008D559F">
        <w:t>As part of the AN specific signalling exchange, the N1 SM container (PDU Session Modification Command)</w:t>
      </w:r>
      <w:r w:rsidRPr="008D559F">
        <w:rPr>
          <w:rFonts w:hint="eastAsia"/>
          <w:lang w:eastAsia="zh-CN"/>
        </w:rPr>
        <w:t xml:space="preserve"> </w:t>
      </w:r>
      <w:r w:rsidRPr="008D559F">
        <w:t>is provided to the UE.</w:t>
      </w:r>
    </w:p>
    <w:p w:rsidR="001107C9" w:rsidRPr="008D559F" w:rsidDel="00434604" w:rsidRDefault="001107C9" w:rsidP="001107C9">
      <w:pPr>
        <w:pStyle w:val="B1"/>
        <w:rPr>
          <w:del w:id="141" w:author="CATT_dxy" w:date="2021-07-28T15:26:00Z"/>
        </w:rPr>
      </w:pPr>
      <w:r w:rsidRPr="008D559F">
        <w:t>9.</w:t>
      </w:r>
      <w:r w:rsidRPr="008D559F">
        <w:tab/>
        <w:t xml:space="preserve">The NG-RAN sends the </w:t>
      </w:r>
      <w:ins w:id="142" w:author="CATT_dxy" w:date="2021-07-27T16:23:00Z">
        <w:r w:rsidR="0082398F">
          <w:rPr>
            <w:rFonts w:hint="eastAsia"/>
            <w:lang w:eastAsia="zh-CN"/>
          </w:rPr>
          <w:t xml:space="preserve">N2 </w:t>
        </w:r>
      </w:ins>
      <w:r w:rsidRPr="008D559F">
        <w:t>PDU session modification response</w:t>
      </w:r>
      <w:ins w:id="143" w:author="CATT_dxy" w:date="2021-07-27T16:24:00Z">
        <w:r w:rsidR="0082398F">
          <w:rPr>
            <w:rFonts w:hint="eastAsia"/>
            <w:lang w:eastAsia="zh-CN"/>
          </w:rPr>
          <w:t xml:space="preserve"> to the AMF</w:t>
        </w:r>
      </w:ins>
      <w:r w:rsidRPr="008D559F">
        <w:t>.</w:t>
      </w:r>
    </w:p>
    <w:p w:rsidR="001107C9" w:rsidRPr="008D559F" w:rsidRDefault="001107C9" w:rsidP="001107C9">
      <w:pPr>
        <w:pStyle w:val="B1"/>
      </w:pPr>
      <w:del w:id="144" w:author="CATT_dxy" w:date="2021-07-28T15:26:00Z">
        <w:r w:rsidDel="00434604">
          <w:tab/>
        </w:r>
      </w:del>
      <w:moveFromRangeStart w:id="145" w:author="CATT_dxy" w:date="2021-07-27T16:24:00Z" w:name="move78295500"/>
      <w:moveFrom w:id="146" w:author="CATT_dxy" w:date="2021-07-27T16:24:00Z">
        <w:r w:rsidRPr="008D559F" w:rsidDel="00CA3255">
          <w:t xml:space="preserve">If the MBS is </w:t>
        </w:r>
        <w:r w:rsidRPr="008D559F" w:rsidDel="00CA3255">
          <w:rPr>
            <w:rFonts w:hint="eastAsia"/>
            <w:lang w:eastAsia="zh-CN"/>
          </w:rPr>
          <w:t xml:space="preserve">not </w:t>
        </w:r>
        <w:r w:rsidRPr="008D559F" w:rsidDel="00CA3255">
          <w:t>supported by NG-RAN, the accepted unicast QoS flow is included in the N2 SM response container.</w:t>
        </w:r>
      </w:moveFrom>
      <w:moveFromRangeEnd w:id="145"/>
    </w:p>
    <w:p w:rsidR="001107C9" w:rsidRPr="008D559F" w:rsidRDefault="001107C9" w:rsidP="001107C9">
      <w:pPr>
        <w:pStyle w:val="B1"/>
      </w:pPr>
      <w:r w:rsidRPr="008D559F">
        <w:t>10.</w:t>
      </w:r>
      <w:r w:rsidRPr="008D559F">
        <w:tab/>
        <w:t>The AMF invokes Nsmf_PDUSession_UpdateSMContext request to the SMF.</w:t>
      </w:r>
    </w:p>
    <w:p w:rsidR="001107C9" w:rsidRPr="008D559F" w:rsidRDefault="001107C9" w:rsidP="001107C9">
      <w:pPr>
        <w:pStyle w:val="B1"/>
      </w:pPr>
      <w:r>
        <w:tab/>
      </w:r>
      <w:moveToRangeStart w:id="147" w:author="CATT_dxy" w:date="2021-07-27T16:24:00Z" w:name="move78295500"/>
      <w:moveTo w:id="148" w:author="CATT_dxy" w:date="2021-07-27T16:24:00Z">
        <w:r w:rsidR="00CA3255" w:rsidRPr="008D559F">
          <w:t xml:space="preserve">If the MBS is </w:t>
        </w:r>
        <w:r w:rsidR="00CA3255" w:rsidRPr="008D559F">
          <w:rPr>
            <w:rFonts w:hint="eastAsia"/>
            <w:lang w:eastAsia="zh-CN"/>
          </w:rPr>
          <w:t xml:space="preserve">not </w:t>
        </w:r>
        <w:r w:rsidR="00CA3255" w:rsidRPr="008D559F">
          <w:t>supported by NG-RAN, the accepted unicast QoS flow is included in the N2 SM response container.</w:t>
        </w:r>
      </w:moveTo>
      <w:moveToRangeEnd w:id="147"/>
      <w:ins w:id="149" w:author="CATT_dxy" w:date="2021-07-27T16:24:00Z">
        <w:r w:rsidR="00CA3255">
          <w:rPr>
            <w:rFonts w:hint="eastAsia"/>
            <w:lang w:eastAsia="zh-CN"/>
          </w:rPr>
          <w:t xml:space="preserve"> </w:t>
        </w:r>
      </w:ins>
      <w:r w:rsidRPr="008D559F">
        <w:t xml:space="preserve">Per the accepted </w:t>
      </w:r>
      <w:r w:rsidRPr="008D559F">
        <w:rPr>
          <w:rFonts w:hint="eastAsia"/>
          <w:lang w:eastAsia="zh-CN"/>
        </w:rPr>
        <w:t>unicast</w:t>
      </w:r>
      <w:r w:rsidRPr="008D559F">
        <w:t xml:space="preserve"> QoS flow information, the SMF determines that 5GC individual MBS traffic delivery is used for multicast</w:t>
      </w:r>
      <w:ins w:id="150" w:author="CATT_dxy" w:date="2021-07-27T16:26:00Z">
        <w:r w:rsidR="00561E83">
          <w:rPr>
            <w:rFonts w:hint="eastAsia"/>
            <w:lang w:eastAsia="zh-CN"/>
          </w:rPr>
          <w:t xml:space="preserve"> data transmission</w:t>
        </w:r>
      </w:ins>
      <w:del w:id="151" w:author="CATT_dxy" w:date="2021-07-27T16:26:00Z">
        <w:r w:rsidRPr="008D559F" w:rsidDel="00561E83">
          <w:delText xml:space="preserve"> packet transferring</w:delText>
        </w:r>
      </w:del>
      <w:r w:rsidRPr="008D559F">
        <w:t>.</w:t>
      </w:r>
    </w:p>
    <w:p w:rsidR="001107C9" w:rsidRPr="008D559F" w:rsidRDefault="001107C9" w:rsidP="001107C9">
      <w:pPr>
        <w:pStyle w:val="NO"/>
      </w:pPr>
      <w:r w:rsidRPr="008D559F">
        <w:t>NOTE </w:t>
      </w:r>
      <w:r>
        <w:t>2</w:t>
      </w:r>
      <w:r w:rsidRPr="008D559F">
        <w:t>:</w:t>
      </w:r>
      <w:r w:rsidRPr="008D559F">
        <w:tab/>
        <w:t xml:space="preserve">If the shared tunnel is used, </w:t>
      </w:r>
      <w:del w:id="152" w:author="CATT_dxy" w:date="2021-07-27T16:27:00Z">
        <w:r w:rsidRPr="008D559F" w:rsidDel="001B7B2B">
          <w:delText xml:space="preserve">the </w:delText>
        </w:r>
      </w:del>
      <w:ins w:id="153" w:author="CATT_dxy" w:date="2021-07-27T16:27:00Z">
        <w:r w:rsidR="001B7B2B">
          <w:rPr>
            <w:rFonts w:hint="eastAsia"/>
            <w:lang w:eastAsia="zh-CN"/>
          </w:rPr>
          <w:t>no</w:t>
        </w:r>
        <w:r w:rsidR="001B7B2B" w:rsidRPr="008D559F">
          <w:t xml:space="preserve"> </w:t>
        </w:r>
      </w:ins>
      <w:r w:rsidRPr="008D559F">
        <w:t xml:space="preserve">interaction with UPF is </w:t>
      </w:r>
      <w:del w:id="154" w:author="CATT_dxy" w:date="2021-07-27T16:27:00Z">
        <w:r w:rsidRPr="008D559F" w:rsidDel="001B7B2B">
          <w:delText xml:space="preserve">not </w:delText>
        </w:r>
      </w:del>
      <w:r w:rsidRPr="008D559F">
        <w:t>needed for the indicated MBS session</w:t>
      </w:r>
    </w:p>
    <w:p w:rsidR="001107C9" w:rsidRPr="008D559F" w:rsidRDefault="001107C9" w:rsidP="001107C9">
      <w:pPr>
        <w:rPr>
          <w:lang w:val="en-US" w:eastAsia="zh-CN"/>
        </w:rPr>
      </w:pPr>
      <w:r w:rsidRPr="008D559F">
        <w:rPr>
          <w:lang w:eastAsia="zh-CN"/>
        </w:rPr>
        <w:t>[Conditional] Step</w:t>
      </w:r>
      <w:r>
        <w:rPr>
          <w:lang w:val="en-US" w:eastAsia="zh-CN"/>
        </w:rPr>
        <w:t> </w:t>
      </w:r>
      <w:r w:rsidRPr="008D559F">
        <w:rPr>
          <w:lang w:val="en-US" w:eastAsia="zh-CN"/>
        </w:rPr>
        <w:t>11 is used for 5GC Individual MBS traffic delivery, e.g. the related NG-RAN does not support multicast</w:t>
      </w:r>
      <w:del w:id="155" w:author="CATT_dxy" w:date="2021-07-27T16:29:00Z">
        <w:r w:rsidRPr="008D559F" w:rsidDel="007407AE">
          <w:rPr>
            <w:lang w:val="en-US" w:eastAsia="zh-CN"/>
          </w:rPr>
          <w:delText xml:space="preserve"> </w:delText>
        </w:r>
      </w:del>
      <w:r w:rsidRPr="008D559F">
        <w:rPr>
          <w:lang w:val="en-US" w:eastAsia="zh-CN"/>
        </w:rPr>
        <w:t>.</w:t>
      </w:r>
      <w:ins w:id="156" w:author="CATT_dxy" w:date="2021-07-27T16:29:00Z">
        <w:r w:rsidR="007407AE">
          <w:rPr>
            <w:rFonts w:hint="eastAsia"/>
            <w:lang w:val="en-US" w:eastAsia="zh-CN"/>
          </w:rPr>
          <w:t xml:space="preserve"> </w:t>
        </w:r>
      </w:ins>
      <w:r w:rsidRPr="008D559F">
        <w:rPr>
          <w:lang w:val="en-US" w:eastAsia="zh-CN"/>
        </w:rPr>
        <w:t>If the shared tunnel between the UPF(PSA) and MB-UPF for individual delivery have not been established, step</w:t>
      </w:r>
      <w:r>
        <w:rPr>
          <w:lang w:val="en-US" w:eastAsia="zh-CN"/>
        </w:rPr>
        <w:t>s</w:t>
      </w:r>
      <w:r w:rsidRPr="008D559F">
        <w:rPr>
          <w:lang w:val="en-US" w:eastAsia="zh-CN"/>
        </w:rPr>
        <w:t xml:space="preserve"> 11a to 11e are executed.</w:t>
      </w:r>
    </w:p>
    <w:p w:rsidR="001107C9" w:rsidRPr="008D559F" w:rsidRDefault="001107C9" w:rsidP="001107C9">
      <w:pPr>
        <w:pStyle w:val="B1"/>
      </w:pPr>
      <w:r w:rsidRPr="008D559F">
        <w:t>11a.</w:t>
      </w:r>
      <w:r w:rsidRPr="008D559F">
        <w:tab/>
        <w:t xml:space="preserve">If unicast transport for the multicast data between UPF and MB-UPF is to be used, SMF allocates a downlink tunnel </w:t>
      </w:r>
      <w:ins w:id="157" w:author="CATT_dxy" w:date="2021-07-27T16:31:00Z">
        <w:r w:rsidR="00FD0163">
          <w:rPr>
            <w:rFonts w:hint="eastAsia"/>
            <w:lang w:eastAsia="zh-CN"/>
          </w:rPr>
          <w:t>ID</w:t>
        </w:r>
      </w:ins>
      <w:del w:id="158" w:author="CATT_dxy" w:date="2021-07-27T16:31:00Z">
        <w:r w:rsidRPr="008D559F" w:rsidDel="00FD0163">
          <w:delText>endpoint</w:delText>
        </w:r>
      </w:del>
      <w:r w:rsidRPr="008D559F">
        <w:t xml:space="preserve"> and configures UPF. </w:t>
      </w:r>
      <w:r>
        <w:rPr>
          <w:lang w:val="en-US"/>
        </w:rPr>
        <w:t>O</w:t>
      </w:r>
      <w:r w:rsidRPr="008D559F">
        <w:rPr>
          <w:lang w:val="en-US"/>
        </w:rPr>
        <w:t xml:space="preserve">r, SMF </w:t>
      </w:r>
      <w:r w:rsidRPr="008D559F">
        <w:t>requests UPF to allocate a downlink tunnel ID.</w:t>
      </w:r>
    </w:p>
    <w:p w:rsidR="001107C9" w:rsidRPr="008D559F" w:rsidRDefault="001107C9" w:rsidP="001107C9">
      <w:pPr>
        <w:pStyle w:val="B1"/>
      </w:pPr>
      <w:r w:rsidRPr="008D559F">
        <w:t>11b.</w:t>
      </w:r>
      <w:r w:rsidRPr="008D559F">
        <w:tab/>
        <w:t>SMF invokes Nmbsmf_Reception_Request</w:t>
      </w:r>
      <w:r>
        <w:t xml:space="preserve"> </w:t>
      </w:r>
      <w:r w:rsidRPr="008D559F">
        <w:t xml:space="preserve">request (MBS Session ID, </w:t>
      </w:r>
      <w:ins w:id="159" w:author="CATT_dxy" w:date="2021-07-27T16:35:00Z">
        <w:r w:rsidR="00F97899">
          <w:rPr>
            <w:rFonts w:hint="eastAsia"/>
            <w:lang w:eastAsia="zh-CN"/>
          </w:rPr>
          <w:t>[</w:t>
        </w:r>
      </w:ins>
      <w:ins w:id="160" w:author="CATT_dxy" w:date="2021-07-27T16:41:00Z">
        <w:r w:rsidR="008B4919">
          <w:rPr>
            <w:rFonts w:hint="eastAsia"/>
            <w:lang w:eastAsia="zh-CN"/>
          </w:rPr>
          <w:t xml:space="preserve">unicast </w:t>
        </w:r>
      </w:ins>
      <w:r w:rsidRPr="008D559F">
        <w:t>DL tunnel info</w:t>
      </w:r>
      <w:ins w:id="161" w:author="CATT_dxy" w:date="2021-07-27T16:35:00Z">
        <w:r w:rsidR="00F97899">
          <w:rPr>
            <w:rFonts w:hint="eastAsia"/>
            <w:lang w:eastAsia="zh-CN"/>
          </w:rPr>
          <w:t>]</w:t>
        </w:r>
      </w:ins>
      <w:r w:rsidRPr="008D559F">
        <w:t xml:space="preserve">) towards MB-SMF that includes MBS Session ID and </w:t>
      </w:r>
      <w:ins w:id="162" w:author="CATT_dxy" w:date="2021-07-27T16:36:00Z">
        <w:r w:rsidR="00F97899">
          <w:rPr>
            <w:rFonts w:hint="eastAsia"/>
            <w:lang w:eastAsia="zh-CN"/>
          </w:rPr>
          <w:t xml:space="preserve">optionally </w:t>
        </w:r>
      </w:ins>
      <w:r w:rsidRPr="008D559F">
        <w:t>downlink tunnel info of UPF, for establishing</w:t>
      </w:r>
      <w:r w:rsidRPr="008D559F">
        <w:rPr>
          <w:lang w:val="en-US"/>
        </w:rPr>
        <w:t xml:space="preserve"> </w:t>
      </w:r>
      <w:r w:rsidRPr="008D559F">
        <w:t xml:space="preserve">the multicast session </w:t>
      </w:r>
      <w:del w:id="163" w:author="CATT_dxy" w:date="2021-07-27T16:34:00Z">
        <w:r w:rsidRPr="008D559F" w:rsidDel="00975DD2">
          <w:delText xml:space="preserve">distribution </w:delText>
        </w:r>
      </w:del>
      <w:ins w:id="164" w:author="CATT_dxy" w:date="2021-07-27T16:34:00Z">
        <w:r w:rsidR="00975DD2">
          <w:rPr>
            <w:rFonts w:hint="eastAsia"/>
            <w:lang w:eastAsia="zh-CN"/>
          </w:rPr>
          <w:t>transport</w:t>
        </w:r>
        <w:r w:rsidR="00975DD2" w:rsidRPr="008D559F">
          <w:t xml:space="preserve"> </w:t>
        </w:r>
      </w:ins>
      <w:r w:rsidRPr="008D559F">
        <w:t>between MB-UPF and UPF.</w:t>
      </w:r>
    </w:p>
    <w:p w:rsidR="001107C9" w:rsidRPr="008D559F" w:rsidRDefault="001107C9" w:rsidP="001107C9">
      <w:pPr>
        <w:pStyle w:val="B1"/>
      </w:pPr>
      <w:r w:rsidRPr="008D559F">
        <w:lastRenderedPageBreak/>
        <w:t>11c.</w:t>
      </w:r>
      <w:r w:rsidRPr="008D559F">
        <w:tab/>
      </w:r>
      <w:ins w:id="165" w:author="CATT_dxy" w:date="2021-07-27T16:36:00Z">
        <w:r w:rsidR="00F97899">
          <w:rPr>
            <w:rFonts w:hint="eastAsia"/>
            <w:lang w:eastAsia="zh-CN"/>
          </w:rPr>
          <w:t xml:space="preserve">If the DL tunnel info of the UPF is received, </w:t>
        </w:r>
      </w:ins>
      <w:r w:rsidRPr="008D559F">
        <w:t xml:space="preserve">MB-SMF configures MB-UPF to transmit the multicast </w:t>
      </w:r>
      <w:del w:id="166" w:author="CATT_dxy" w:date="2021-07-27T16:34:00Z">
        <w:r w:rsidRPr="008D559F" w:rsidDel="00975DD2">
          <w:delText xml:space="preserve">distribution </w:delText>
        </w:r>
      </w:del>
      <w:r w:rsidRPr="008D559F">
        <w:t xml:space="preserve">session </w:t>
      </w:r>
      <w:ins w:id="167" w:author="CATT_dxy" w:date="2021-07-27T16:34:00Z">
        <w:r w:rsidR="00975DD2">
          <w:rPr>
            <w:rFonts w:hint="eastAsia"/>
            <w:lang w:eastAsia="zh-CN"/>
          </w:rPr>
          <w:t xml:space="preserve">data </w:t>
        </w:r>
      </w:ins>
      <w:r w:rsidRPr="008D559F">
        <w:t>towards UPF using the received downlink tunnel ID.</w:t>
      </w:r>
    </w:p>
    <w:p w:rsidR="001107C9" w:rsidRPr="008D559F" w:rsidRDefault="001107C9" w:rsidP="001107C9">
      <w:pPr>
        <w:pStyle w:val="B1"/>
      </w:pPr>
      <w:r w:rsidRPr="008D559F">
        <w:t>11d.</w:t>
      </w:r>
      <w:r w:rsidRPr="008D559F">
        <w:tab/>
        <w:t>MB-SMF responds to SMF through Nmbsmf_Reception_Request</w:t>
      </w:r>
      <w:r>
        <w:t xml:space="preserve"> </w:t>
      </w:r>
      <w:r w:rsidRPr="008D559F">
        <w:t>response</w:t>
      </w:r>
      <w:ins w:id="168" w:author="CATT_dxy" w:date="2021-07-27T16:42:00Z">
        <w:r w:rsidR="008B4919">
          <w:rPr>
            <w:rFonts w:hint="eastAsia"/>
            <w:lang w:eastAsia="zh-CN"/>
          </w:rPr>
          <w:t xml:space="preserve"> </w:t>
        </w:r>
        <w:r w:rsidR="008B4919" w:rsidRPr="008D559F">
          <w:t xml:space="preserve">(MBS Session ID, </w:t>
        </w:r>
      </w:ins>
      <w:ins w:id="169" w:author="CATT_dxy" w:date="2021-07-27T16:45:00Z">
        <w:r w:rsidR="000D5C97">
          <w:rPr>
            <w:rFonts w:hint="eastAsia"/>
            <w:lang w:eastAsia="zh-CN"/>
          </w:rPr>
          <w:t>[transport</w:t>
        </w:r>
        <w:r w:rsidR="000D5C97" w:rsidRPr="008D559F">
          <w:t xml:space="preserve"> multicast address</w:t>
        </w:r>
        <w:r w:rsidR="000D5C97">
          <w:rPr>
            <w:rFonts w:hint="eastAsia"/>
            <w:lang w:eastAsia="zh-CN"/>
          </w:rPr>
          <w:t xml:space="preserve">], </w:t>
        </w:r>
      </w:ins>
      <w:ins w:id="170" w:author="CATT_dxy" w:date="2021-07-27T16:42:00Z">
        <w:r w:rsidR="008B4919">
          <w:rPr>
            <w:rFonts w:hint="eastAsia"/>
            <w:lang w:eastAsia="zh-CN"/>
          </w:rPr>
          <w:t xml:space="preserve">[multicast </w:t>
        </w:r>
        <w:r w:rsidR="008B4919" w:rsidRPr="008D559F">
          <w:t>DL tunnel info</w:t>
        </w:r>
        <w:r w:rsidR="008B4919">
          <w:rPr>
            <w:rFonts w:hint="eastAsia"/>
            <w:lang w:eastAsia="zh-CN"/>
          </w:rPr>
          <w:t>]</w:t>
        </w:r>
        <w:r w:rsidR="008B4919" w:rsidRPr="008D559F">
          <w:t>)</w:t>
        </w:r>
      </w:ins>
      <w:r w:rsidRPr="008D559F">
        <w:t xml:space="preserve">. </w:t>
      </w:r>
      <w:ins w:id="171" w:author="CATT_dxy" w:date="2021-07-27T16:37:00Z">
        <w:r w:rsidR="00F97899">
          <w:rPr>
            <w:rFonts w:hint="eastAsia"/>
            <w:lang w:eastAsia="zh-CN"/>
          </w:rPr>
          <w:t xml:space="preserve">If the </w:t>
        </w:r>
      </w:ins>
      <w:ins w:id="172" w:author="CATT_dxy" w:date="2021-07-27T16:38:00Z">
        <w:r w:rsidR="00F97899">
          <w:rPr>
            <w:rFonts w:hint="eastAsia"/>
            <w:lang w:eastAsia="zh-CN"/>
          </w:rPr>
          <w:t xml:space="preserve">UPF </w:t>
        </w:r>
      </w:ins>
      <w:ins w:id="173" w:author="CATT_dxy" w:date="2021-07-27T16:37:00Z">
        <w:r w:rsidR="00F97899">
          <w:rPr>
            <w:rFonts w:hint="eastAsia"/>
            <w:lang w:eastAsia="zh-CN"/>
          </w:rPr>
          <w:t>DL tunnel info for unicast transport is not received</w:t>
        </w:r>
        <w:r w:rsidR="00F97899" w:rsidRPr="008D559F">
          <w:t xml:space="preserve"> </w:t>
        </w:r>
        <w:r w:rsidR="00F97899">
          <w:rPr>
            <w:rFonts w:hint="eastAsia"/>
            <w:lang w:eastAsia="zh-CN"/>
          </w:rPr>
          <w:t xml:space="preserve">by the MB-SMF, </w:t>
        </w:r>
      </w:ins>
      <w:ins w:id="174" w:author="CATT_dxy" w:date="2021-07-27T16:39:00Z">
        <w:r w:rsidR="00F97899">
          <w:rPr>
            <w:rFonts w:hint="eastAsia"/>
            <w:lang w:eastAsia="zh-CN"/>
          </w:rPr>
          <w:t xml:space="preserve">the MB-SMF decides to use </w:t>
        </w:r>
      </w:ins>
      <w:del w:id="175" w:author="CATT_dxy" w:date="2021-07-27T16:38:00Z">
        <w:r w:rsidRPr="008D559F" w:rsidDel="00F97899">
          <w:delText xml:space="preserve">For </w:delText>
        </w:r>
      </w:del>
      <w:r w:rsidRPr="008D559F">
        <w:t xml:space="preserve">multicast transport between MB-UPF and UPF, </w:t>
      </w:r>
      <w:ins w:id="176" w:author="CATT_dxy" w:date="2021-07-27T16:39:00Z">
        <w:r w:rsidR="00F97899">
          <w:rPr>
            <w:rFonts w:hint="eastAsia"/>
            <w:lang w:eastAsia="zh-CN"/>
          </w:rPr>
          <w:t xml:space="preserve">and </w:t>
        </w:r>
      </w:ins>
      <w:r w:rsidRPr="008D559F">
        <w:rPr>
          <w:rFonts w:hint="eastAsia"/>
          <w:lang w:eastAsia="zh-CN"/>
        </w:rPr>
        <w:t>it</w:t>
      </w:r>
      <w:r w:rsidRPr="008D559F">
        <w:t xml:space="preserve"> </w:t>
      </w:r>
      <w:del w:id="177" w:author="CATT_dxy" w:date="2021-07-27T16:39:00Z">
        <w:r w:rsidRPr="008D559F" w:rsidDel="00F97899">
          <w:delText xml:space="preserve">also </w:delText>
        </w:r>
      </w:del>
      <w:r w:rsidRPr="008D559F">
        <w:t xml:space="preserve">indicates </w:t>
      </w:r>
      <w:del w:id="178" w:author="CATT_dxy" w:date="2021-07-27T16:38:00Z">
        <w:r w:rsidRPr="008D559F" w:rsidDel="00F97899">
          <w:delText xml:space="preserve">in </w:delText>
        </w:r>
      </w:del>
      <w:del w:id="179" w:author="CATT_dxy" w:date="2021-07-27T16:40:00Z">
        <w:r w:rsidRPr="008D559F" w:rsidDel="00F97899">
          <w:delText xml:space="preserve">the downlink tunnel information </w:delText>
        </w:r>
      </w:del>
      <w:del w:id="180" w:author="CATT_dxy" w:date="2021-07-27T16:41:00Z">
        <w:r w:rsidRPr="008D559F" w:rsidDel="00BD1060">
          <w:rPr>
            <w:rFonts w:hint="eastAsia"/>
            <w:lang w:eastAsia="zh-CN"/>
          </w:rPr>
          <w:delText xml:space="preserve">and </w:delText>
        </w:r>
      </w:del>
      <w:r w:rsidRPr="008D559F">
        <w:t xml:space="preserve">the transport multicast address </w:t>
      </w:r>
      <w:ins w:id="181" w:author="CATT_dxy" w:date="2021-07-27T16:40:00Z">
        <w:r w:rsidR="00F97899">
          <w:rPr>
            <w:rFonts w:hint="eastAsia"/>
            <w:lang w:eastAsia="zh-CN"/>
          </w:rPr>
          <w:t xml:space="preserve">and </w:t>
        </w:r>
        <w:r w:rsidR="00F97899" w:rsidRPr="008D559F">
          <w:t xml:space="preserve">the downlink tunnel information </w:t>
        </w:r>
      </w:ins>
      <w:r w:rsidRPr="008D559F">
        <w:t xml:space="preserve">for </w:t>
      </w:r>
      <w:del w:id="182" w:author="CATT_dxy" w:date="2021-07-27T16:45:00Z">
        <w:r w:rsidRPr="008D559F" w:rsidDel="009273E6">
          <w:delText xml:space="preserve">the </w:delText>
        </w:r>
      </w:del>
      <w:r w:rsidRPr="008D559F">
        <w:t>multicast</w:t>
      </w:r>
      <w:ins w:id="183" w:author="CATT_dxy" w:date="2021-07-27T16:39:00Z">
        <w:r w:rsidR="00F97899">
          <w:rPr>
            <w:rFonts w:hint="eastAsia"/>
            <w:lang w:eastAsia="zh-CN"/>
          </w:rPr>
          <w:t xml:space="preserve"> transport</w:t>
        </w:r>
      </w:ins>
      <w:del w:id="184" w:author="CATT_dxy" w:date="2021-07-27T16:39:00Z">
        <w:r w:rsidRPr="008D559F" w:rsidDel="00F97899">
          <w:delText xml:space="preserve"> session</w:delText>
        </w:r>
      </w:del>
      <w:r w:rsidRPr="008D559F">
        <w:t>.</w:t>
      </w:r>
    </w:p>
    <w:p w:rsidR="001107C9" w:rsidRPr="008D559F" w:rsidRDefault="001107C9" w:rsidP="001107C9">
      <w:pPr>
        <w:pStyle w:val="B1"/>
      </w:pPr>
      <w:r w:rsidRPr="008D559F">
        <w:t>11e.</w:t>
      </w:r>
      <w:r w:rsidRPr="008D559F">
        <w:tab/>
        <w:t xml:space="preserve">For multicast transport between MB-UPF and UPF, SMF configures UPF to receive the multicast </w:t>
      </w:r>
      <w:del w:id="185" w:author="CATT_dxy" w:date="2021-07-27T16:45:00Z">
        <w:r w:rsidRPr="008D559F" w:rsidDel="00A93EDE">
          <w:delText xml:space="preserve">distribution </w:delText>
        </w:r>
      </w:del>
      <w:r w:rsidRPr="008D559F">
        <w:t xml:space="preserve">session </w:t>
      </w:r>
      <w:ins w:id="186" w:author="CATT_dxy" w:date="2021-07-27T16:45:00Z">
        <w:r w:rsidR="00A93EDE">
          <w:rPr>
            <w:rFonts w:hint="eastAsia"/>
            <w:lang w:eastAsia="zh-CN"/>
          </w:rPr>
          <w:t xml:space="preserve">data </w:t>
        </w:r>
      </w:ins>
      <w:ins w:id="187" w:author="CATT_dxy" w:date="2021-07-27T16:51:00Z">
        <w:r w:rsidR="00C811FB">
          <w:rPr>
            <w:rFonts w:hint="eastAsia"/>
            <w:lang w:eastAsia="zh-CN"/>
          </w:rPr>
          <w:t>from the MB-UPF</w:t>
        </w:r>
      </w:ins>
      <w:del w:id="188" w:author="CATT_dxy" w:date="2021-07-27T17:15:00Z">
        <w:r w:rsidRPr="008D559F" w:rsidDel="00070FA5">
          <w:delText>and forward</w:delText>
        </w:r>
        <w:r w:rsidRPr="008D559F" w:rsidDel="00070FA5">
          <w:rPr>
            <w:rFonts w:hint="eastAsia"/>
            <w:lang w:eastAsia="zh-CN"/>
          </w:rPr>
          <w:delText>s</w:delText>
        </w:r>
        <w:r w:rsidRPr="008D559F" w:rsidDel="00070FA5">
          <w:delText xml:space="preserve"> the data within unicast transport</w:delText>
        </w:r>
      </w:del>
      <w:r w:rsidRPr="008D559F">
        <w:t>.</w:t>
      </w:r>
    </w:p>
    <w:p w:rsidR="001107C9" w:rsidRPr="008D559F" w:rsidRDefault="001107C9" w:rsidP="001107C9">
      <w:pPr>
        <w:pStyle w:val="B1"/>
      </w:pPr>
      <w:r w:rsidRPr="008D559F">
        <w:t>12.</w:t>
      </w:r>
      <w:r>
        <w:tab/>
      </w:r>
      <w:r w:rsidRPr="008D559F">
        <w:t xml:space="preserve">The SMF </w:t>
      </w:r>
      <w:ins w:id="189" w:author="CATT_dxy" w:date="2021-08-03T10:19:00Z">
        <w:r w:rsidR="00480538">
          <w:rPr>
            <w:rFonts w:hint="eastAsia"/>
            <w:lang w:eastAsia="zh-CN"/>
          </w:rPr>
          <w:t>sends</w:t>
        </w:r>
      </w:ins>
      <w:del w:id="190" w:author="CATT_dxy" w:date="2021-08-03T10:19:00Z">
        <w:r w:rsidRPr="008D559F" w:rsidDel="00480538">
          <w:rPr>
            <w:rFonts w:hint="eastAsia"/>
            <w:lang w:eastAsia="zh-CN"/>
          </w:rPr>
          <w:delText>invokes</w:delText>
        </w:r>
      </w:del>
      <w:r w:rsidRPr="008D559F">
        <w:t xml:space="preserve"> Nsmf_PDUSession_UpdateSMContext response to the AMF.</w:t>
      </w:r>
    </w:p>
    <w:p w:rsidR="001107C9" w:rsidRPr="008D559F" w:rsidRDefault="001107C9" w:rsidP="001107C9">
      <w:pPr>
        <w:pStyle w:val="B1"/>
      </w:pPr>
      <w:r w:rsidRPr="008D559F">
        <w:t>13.</w:t>
      </w:r>
      <w:r>
        <w:tab/>
      </w:r>
      <w:r w:rsidRPr="008D559F">
        <w:t>MB-UPF receives multicast PDUs, either directly from the content provider or via the MBSTF that can manipulate the data.</w:t>
      </w:r>
    </w:p>
    <w:p w:rsidR="001107C9" w:rsidRPr="008D559F" w:rsidRDefault="001107C9" w:rsidP="001107C9">
      <w:pPr>
        <w:rPr>
          <w:lang w:val="en-US"/>
        </w:rPr>
      </w:pPr>
      <w:r w:rsidRPr="008D559F">
        <w:t>Step</w:t>
      </w:r>
      <w:r>
        <w:t>s</w:t>
      </w:r>
      <w:r w:rsidRPr="008D559F">
        <w:t xml:space="preserve"> 14 to 16 are for 5GC shared MBS traffic delivery:</w:t>
      </w:r>
    </w:p>
    <w:p w:rsidR="001107C9" w:rsidRPr="008D559F" w:rsidRDefault="001107C9" w:rsidP="001107C9">
      <w:pPr>
        <w:pStyle w:val="B1"/>
      </w:pPr>
      <w:r w:rsidRPr="008D559F">
        <w:t>14.</w:t>
      </w:r>
      <w:r>
        <w:tab/>
      </w:r>
      <w:r w:rsidRPr="008D559F">
        <w:t>MB-UPF sends multicast PDUs in the N3</w:t>
      </w:r>
      <w:r w:rsidRPr="008D559F">
        <w:rPr>
          <w:rFonts w:hint="eastAsia"/>
          <w:lang w:eastAsia="zh-CN"/>
        </w:rPr>
        <w:t>mb</w:t>
      </w:r>
      <w:r w:rsidRPr="008D559F">
        <w:t xml:space="preserve"> tunnel associated to the multicast </w:t>
      </w:r>
      <w:del w:id="191" w:author="CATT_dxy" w:date="2021-07-27T16:59:00Z">
        <w:r w:rsidRPr="008D559F" w:rsidDel="00766B9D">
          <w:delText xml:space="preserve">distribution </w:delText>
        </w:r>
      </w:del>
      <w:r w:rsidRPr="008D559F">
        <w:t xml:space="preserve">session to the </w:t>
      </w:r>
      <w:ins w:id="192" w:author="CATT_dxy" w:date="2021-07-27T16:59:00Z">
        <w:r w:rsidR="00766B9D">
          <w:rPr>
            <w:rFonts w:hint="eastAsia"/>
            <w:lang w:eastAsia="zh-CN"/>
          </w:rPr>
          <w:t>NG-</w:t>
        </w:r>
      </w:ins>
      <w:r w:rsidRPr="008D559F">
        <w:t xml:space="preserve">RAN. There is only one tunnel per multicast </w:t>
      </w:r>
      <w:del w:id="193" w:author="CATT_dxy" w:date="2021-07-27T16:59:00Z">
        <w:r w:rsidRPr="008D559F" w:rsidDel="00766B9D">
          <w:delText xml:space="preserve">distribution </w:delText>
        </w:r>
      </w:del>
      <w:r w:rsidRPr="008D559F">
        <w:t xml:space="preserve">session and NG-RAN node, i.e., all </w:t>
      </w:r>
      <w:ins w:id="194" w:author="CATT_dxy" w:date="2021-07-27T17:01:00Z">
        <w:r w:rsidR="00DD45F8">
          <w:rPr>
            <w:rFonts w:hint="eastAsia"/>
            <w:lang w:eastAsia="zh-CN"/>
          </w:rPr>
          <w:t xml:space="preserve">the UEs </w:t>
        </w:r>
      </w:ins>
      <w:ins w:id="195" w:author="CATT_dxy" w:date="2021-07-27T17:05:00Z">
        <w:r w:rsidR="00DD45F8">
          <w:rPr>
            <w:rFonts w:hint="eastAsia"/>
            <w:lang w:eastAsia="zh-CN"/>
          </w:rPr>
          <w:t>which have joined</w:t>
        </w:r>
      </w:ins>
      <w:ins w:id="196" w:author="CATT_dxy" w:date="2021-07-27T17:01:00Z">
        <w:r w:rsidR="00DD45F8">
          <w:rPr>
            <w:rFonts w:hint="eastAsia"/>
            <w:lang w:eastAsia="zh-CN"/>
          </w:rPr>
          <w:t xml:space="preserve"> the </w:t>
        </w:r>
      </w:ins>
      <w:ins w:id="197" w:author="CATT_dxy" w:date="2021-07-27T17:05:00Z">
        <w:r w:rsidR="00DD45F8">
          <w:rPr>
            <w:rFonts w:hint="eastAsia"/>
            <w:lang w:eastAsia="zh-CN"/>
          </w:rPr>
          <w:t xml:space="preserve">multicast session via the </w:t>
        </w:r>
      </w:ins>
      <w:ins w:id="198" w:author="CATT_dxy" w:date="2021-07-27T17:01:00Z">
        <w:r w:rsidR="00DD45F8">
          <w:rPr>
            <w:rFonts w:hint="eastAsia"/>
            <w:lang w:eastAsia="zh-CN"/>
          </w:rPr>
          <w:t>NG-RAN node</w:t>
        </w:r>
      </w:ins>
      <w:del w:id="199" w:author="CATT_dxy" w:date="2021-07-27T17:01:00Z">
        <w:r w:rsidRPr="008D559F" w:rsidDel="00DD45F8">
          <w:delText>associated PDU sessions</w:delText>
        </w:r>
      </w:del>
      <w:r w:rsidRPr="008D559F">
        <w:t xml:space="preserve"> share this tunnel</w:t>
      </w:r>
      <w:ins w:id="200" w:author="CATT_dxy" w:date="2021-07-27T17:02:00Z">
        <w:r w:rsidR="00DD45F8">
          <w:rPr>
            <w:rFonts w:hint="eastAsia"/>
            <w:lang w:eastAsia="zh-CN"/>
          </w:rPr>
          <w:t xml:space="preserve"> for </w:t>
        </w:r>
      </w:ins>
      <w:ins w:id="201" w:author="CATT_dxy" w:date="2021-07-27T17:03:00Z">
        <w:r w:rsidR="00DD45F8">
          <w:rPr>
            <w:rFonts w:hint="eastAsia"/>
            <w:lang w:eastAsia="zh-CN"/>
          </w:rPr>
          <w:t>rece</w:t>
        </w:r>
      </w:ins>
      <w:ins w:id="202" w:author="CATT_dxy" w:date="2021-07-27T17:05:00Z">
        <w:r w:rsidR="00DD45F8">
          <w:rPr>
            <w:rFonts w:hint="eastAsia"/>
            <w:lang w:eastAsia="zh-CN"/>
          </w:rPr>
          <w:t>ption</w:t>
        </w:r>
      </w:ins>
      <w:ins w:id="203" w:author="CATT_dxy" w:date="2021-07-27T17:03:00Z">
        <w:r w:rsidR="00DD45F8">
          <w:rPr>
            <w:rFonts w:hint="eastAsia"/>
            <w:lang w:eastAsia="zh-CN"/>
          </w:rPr>
          <w:t xml:space="preserve"> </w:t>
        </w:r>
      </w:ins>
      <w:ins w:id="204" w:author="CATT_dxy" w:date="2021-07-27T17:02:00Z">
        <w:r w:rsidR="00DD45F8">
          <w:rPr>
            <w:rFonts w:hint="eastAsia"/>
            <w:lang w:eastAsia="zh-CN"/>
          </w:rPr>
          <w:t>of the multicast session</w:t>
        </w:r>
      </w:ins>
      <w:ins w:id="205" w:author="CATT_dxy" w:date="2021-07-27T17:05:00Z">
        <w:r w:rsidR="00DD45F8">
          <w:rPr>
            <w:rFonts w:hint="eastAsia"/>
            <w:lang w:eastAsia="zh-CN"/>
          </w:rPr>
          <w:t xml:space="preserve"> data</w:t>
        </w:r>
      </w:ins>
      <w:r w:rsidRPr="008D559F">
        <w:t>.</w:t>
      </w:r>
    </w:p>
    <w:p w:rsidR="001107C9" w:rsidRPr="008D559F" w:rsidRDefault="001107C9" w:rsidP="001107C9">
      <w:pPr>
        <w:pStyle w:val="B1"/>
      </w:pPr>
      <w:r w:rsidRPr="008D559F">
        <w:t>15.</w:t>
      </w:r>
      <w:r>
        <w:tab/>
      </w:r>
      <w:r w:rsidRPr="008D559F">
        <w:t>The NG-RAN selects PTM or PTP radio bearer</w:t>
      </w:r>
      <w:ins w:id="206" w:author="CATT_dxy" w:date="2021-07-27T17:10:00Z">
        <w:r w:rsidR="004719C8">
          <w:rPr>
            <w:rFonts w:hint="eastAsia"/>
            <w:lang w:eastAsia="zh-CN"/>
          </w:rPr>
          <w:t>(</w:t>
        </w:r>
      </w:ins>
      <w:r w:rsidRPr="008D559F">
        <w:t>s</w:t>
      </w:r>
      <w:ins w:id="207" w:author="CATT_dxy" w:date="2021-07-27T17:10:00Z">
        <w:r w:rsidR="004719C8">
          <w:rPr>
            <w:rFonts w:hint="eastAsia"/>
            <w:lang w:eastAsia="zh-CN"/>
          </w:rPr>
          <w:t>)</w:t>
        </w:r>
      </w:ins>
      <w:r w:rsidRPr="008D559F">
        <w:t xml:space="preserve"> to deliver the multicast PDUs to </w:t>
      </w:r>
      <w:ins w:id="208" w:author="CATT_dxy" w:date="2021-07-27T17:14:00Z">
        <w:r w:rsidR="009776D6">
          <w:rPr>
            <w:rFonts w:hint="eastAsia"/>
            <w:lang w:eastAsia="zh-CN"/>
          </w:rPr>
          <w:t xml:space="preserve">the </w:t>
        </w:r>
      </w:ins>
      <w:r w:rsidRPr="008D559F">
        <w:t>UE</w:t>
      </w:r>
      <w:ins w:id="209" w:author="CATT_dxy" w:date="2021-07-27T17:14:00Z">
        <w:r w:rsidR="009776D6">
          <w:rPr>
            <w:rFonts w:hint="eastAsia"/>
            <w:lang w:eastAsia="zh-CN"/>
          </w:rPr>
          <w:t>(</w:t>
        </w:r>
      </w:ins>
      <w:r w:rsidRPr="008D559F">
        <w:t>s</w:t>
      </w:r>
      <w:ins w:id="210" w:author="CATT_dxy" w:date="2021-07-27T17:14:00Z">
        <w:r w:rsidR="009776D6">
          <w:rPr>
            <w:rFonts w:hint="eastAsia"/>
            <w:lang w:eastAsia="zh-CN"/>
          </w:rPr>
          <w:t>)</w:t>
        </w:r>
      </w:ins>
      <w:r w:rsidRPr="008D559F">
        <w:t xml:space="preserve"> that </w:t>
      </w:r>
      <w:ins w:id="211" w:author="CATT_dxy" w:date="2021-07-27T17:11:00Z">
        <w:r w:rsidR="001D56E3">
          <w:rPr>
            <w:rFonts w:hint="eastAsia"/>
            <w:lang w:eastAsia="zh-CN"/>
          </w:rPr>
          <w:t xml:space="preserve">have </w:t>
        </w:r>
      </w:ins>
      <w:r w:rsidRPr="008D559F">
        <w:t xml:space="preserve">joined the multicast </w:t>
      </w:r>
      <w:ins w:id="212" w:author="CATT_dxy" w:date="2021-07-27T17:11:00Z">
        <w:r w:rsidR="001D56E3">
          <w:rPr>
            <w:rFonts w:hint="eastAsia"/>
            <w:lang w:eastAsia="zh-CN"/>
          </w:rPr>
          <w:t>session</w:t>
        </w:r>
      </w:ins>
      <w:del w:id="213" w:author="CATT_dxy" w:date="2021-07-27T17:11:00Z">
        <w:r w:rsidRPr="008D559F" w:rsidDel="001D56E3">
          <w:delText>group</w:delText>
        </w:r>
      </w:del>
      <w:r w:rsidRPr="008D559F">
        <w:t>.</w:t>
      </w:r>
    </w:p>
    <w:p w:rsidR="001107C9" w:rsidRPr="008D559F" w:rsidRDefault="001107C9" w:rsidP="001107C9">
      <w:pPr>
        <w:pStyle w:val="B1"/>
      </w:pPr>
      <w:r w:rsidRPr="008D559F">
        <w:t>16.</w:t>
      </w:r>
      <w:r>
        <w:tab/>
      </w:r>
      <w:r w:rsidRPr="008D559F">
        <w:t xml:space="preserve">The NG-RAN </w:t>
      </w:r>
      <w:del w:id="214" w:author="CATT_dxy" w:date="2021-07-27T17:15:00Z">
        <w:r w:rsidRPr="008D559F" w:rsidDel="00C87A00">
          <w:delText>p</w:delText>
        </w:r>
      </w:del>
      <w:del w:id="215" w:author="CATT_dxy" w:date="2021-07-27T17:13:00Z">
        <w:r w:rsidRPr="008D559F" w:rsidDel="001D56E3">
          <w:delText xml:space="preserve">erforms the transmission </w:delText>
        </w:r>
      </w:del>
      <w:ins w:id="216" w:author="CATT_dxy" w:date="2021-07-27T17:13:00Z">
        <w:r w:rsidR="001D56E3">
          <w:rPr>
            <w:rFonts w:hint="eastAsia"/>
            <w:lang w:eastAsia="zh-CN"/>
          </w:rPr>
          <w:t>transmits the</w:t>
        </w:r>
      </w:ins>
      <w:ins w:id="217" w:author="CATT_dxy" w:date="2021-07-27T17:11:00Z">
        <w:r w:rsidR="001D56E3">
          <w:rPr>
            <w:rFonts w:hint="eastAsia"/>
            <w:lang w:eastAsia="zh-CN"/>
          </w:rPr>
          <w:t xml:space="preserve"> multicast session data </w:t>
        </w:r>
      </w:ins>
      <w:ins w:id="218" w:author="CATT_dxy" w:date="2021-07-27T17:13:00Z">
        <w:r w:rsidR="001D56E3">
          <w:rPr>
            <w:rFonts w:hint="eastAsia"/>
            <w:lang w:eastAsia="zh-CN"/>
          </w:rPr>
          <w:t xml:space="preserve">to the UE(s) </w:t>
        </w:r>
      </w:ins>
      <w:r w:rsidRPr="008D559F">
        <w:t xml:space="preserve">using the selected </w:t>
      </w:r>
      <w:ins w:id="219" w:author="CATT_dxy" w:date="2021-07-27T17:11:00Z">
        <w:r w:rsidR="001D56E3" w:rsidRPr="008D559F">
          <w:t xml:space="preserve">PTM or PTP </w:t>
        </w:r>
      </w:ins>
      <w:r w:rsidRPr="008D559F">
        <w:t>radio bearer</w:t>
      </w:r>
      <w:ins w:id="220" w:author="CATT_dxy" w:date="2021-07-27T17:11:00Z">
        <w:r w:rsidR="001D56E3">
          <w:rPr>
            <w:rFonts w:hint="eastAsia"/>
            <w:lang w:eastAsia="zh-CN"/>
          </w:rPr>
          <w:t>(s)</w:t>
        </w:r>
      </w:ins>
      <w:r w:rsidRPr="008D559F">
        <w:t>.</w:t>
      </w:r>
    </w:p>
    <w:p w:rsidR="001107C9" w:rsidRPr="008D559F" w:rsidRDefault="001107C9" w:rsidP="001107C9">
      <w:pPr>
        <w:rPr>
          <w:lang w:val="en-US"/>
        </w:rPr>
      </w:pPr>
      <w:r w:rsidRPr="008D559F">
        <w:t>Step</w:t>
      </w:r>
      <w:r>
        <w:t>s</w:t>
      </w:r>
      <w:r w:rsidRPr="008D559F">
        <w:t xml:space="preserve"> 17 to 19 are for 5GC individual MBS traffic delivery:</w:t>
      </w:r>
    </w:p>
    <w:p w:rsidR="001107C9" w:rsidRPr="008D559F" w:rsidRDefault="001107C9" w:rsidP="001107C9">
      <w:pPr>
        <w:pStyle w:val="B1"/>
        <w:rPr>
          <w:lang w:val="en-US"/>
        </w:rPr>
      </w:pPr>
      <w:r w:rsidRPr="008D559F">
        <w:t>17.</w:t>
      </w:r>
      <w:r>
        <w:tab/>
      </w:r>
      <w:r w:rsidRPr="008D559F">
        <w:t xml:space="preserve">MB-UPF sends multicast PDUs in the </w:t>
      </w:r>
      <w:r w:rsidRPr="008D559F">
        <w:rPr>
          <w:rFonts w:hint="eastAsia"/>
          <w:lang w:eastAsia="zh-CN"/>
        </w:rPr>
        <w:t xml:space="preserve">N19mb </w:t>
      </w:r>
      <w:r w:rsidRPr="008D559F">
        <w:t xml:space="preserve">tunnel associated to the multicast </w:t>
      </w:r>
      <w:del w:id="221" w:author="CATT_dxy" w:date="2021-07-27T16:51:00Z">
        <w:r w:rsidRPr="008D559F" w:rsidDel="00C811FB">
          <w:delText xml:space="preserve">distribution </w:delText>
        </w:r>
      </w:del>
      <w:r w:rsidRPr="008D559F">
        <w:t xml:space="preserve">session to UPF. There is only one tunnel per multicast </w:t>
      </w:r>
      <w:del w:id="222" w:author="CATT_dxy" w:date="2021-07-27T16:51:00Z">
        <w:r w:rsidRPr="008D559F" w:rsidDel="00C811FB">
          <w:delText xml:space="preserve">distribution </w:delText>
        </w:r>
      </w:del>
      <w:r w:rsidRPr="008D559F">
        <w:t xml:space="preserve">session and destination UPF, i.e., all </w:t>
      </w:r>
      <w:ins w:id="223" w:author="CATT_dxy" w:date="2021-07-27T17:04:00Z">
        <w:r w:rsidR="00DD45F8">
          <w:rPr>
            <w:rFonts w:hint="eastAsia"/>
            <w:lang w:eastAsia="zh-CN"/>
          </w:rPr>
          <w:t xml:space="preserve">the </w:t>
        </w:r>
      </w:ins>
      <w:ins w:id="224" w:author="CATT_dxy" w:date="2021-08-02T13:36:00Z">
        <w:r w:rsidR="00B60484">
          <w:rPr>
            <w:rFonts w:hint="eastAsia"/>
            <w:lang w:eastAsia="zh-CN"/>
          </w:rPr>
          <w:t>UEs</w:t>
        </w:r>
      </w:ins>
      <w:ins w:id="225" w:author="CATT_dxy" w:date="2021-08-02T13:37:00Z">
        <w:r w:rsidR="00DD72D3">
          <w:rPr>
            <w:rFonts w:hint="eastAsia"/>
            <w:lang w:eastAsia="zh-CN"/>
          </w:rPr>
          <w:t xml:space="preserve"> / NG-RAN nodes</w:t>
        </w:r>
      </w:ins>
      <w:ins w:id="226" w:author="CATT_dxy" w:date="2021-07-27T17:06:00Z">
        <w:r w:rsidR="00DD45F8">
          <w:rPr>
            <w:rFonts w:hint="eastAsia"/>
            <w:lang w:eastAsia="zh-CN"/>
          </w:rPr>
          <w:t xml:space="preserve"> which have joined the multicast session via the destination UPF </w:t>
        </w:r>
      </w:ins>
      <w:del w:id="227" w:author="CATT_dxy" w:date="2021-07-27T17:04:00Z">
        <w:r w:rsidRPr="008D559F" w:rsidDel="00DD45F8">
          <w:delText>associated PDU sessions</w:delText>
        </w:r>
      </w:del>
      <w:del w:id="228" w:author="CATT_dxy" w:date="2021-07-27T17:06:00Z">
        <w:r w:rsidRPr="008D559F" w:rsidDel="00DD45F8">
          <w:delText xml:space="preserve"> </w:delText>
        </w:r>
      </w:del>
      <w:r w:rsidRPr="008D559F">
        <w:t>share this tunnel</w:t>
      </w:r>
      <w:ins w:id="229" w:author="CATT_dxy" w:date="2021-07-27T17:06:00Z">
        <w:r w:rsidR="00DD45F8">
          <w:rPr>
            <w:rFonts w:hint="eastAsia"/>
            <w:lang w:eastAsia="zh-CN"/>
          </w:rPr>
          <w:t xml:space="preserve"> for reception of the multicast session data</w:t>
        </w:r>
      </w:ins>
      <w:r w:rsidRPr="008D559F">
        <w:t>.</w:t>
      </w:r>
    </w:p>
    <w:p w:rsidR="001107C9" w:rsidRPr="008D559F" w:rsidRDefault="001107C9" w:rsidP="001107C9">
      <w:pPr>
        <w:pStyle w:val="B1"/>
      </w:pPr>
      <w:r w:rsidRPr="008D559F">
        <w:t>18.</w:t>
      </w:r>
      <w:r>
        <w:tab/>
      </w:r>
      <w:r w:rsidRPr="008D559F">
        <w:t xml:space="preserve">UPF forwards the multicast data </w:t>
      </w:r>
      <w:ins w:id="230" w:author="CATT_dxy" w:date="2021-07-27T16:53:00Z">
        <w:r w:rsidR="005906CD">
          <w:rPr>
            <w:rFonts w:hint="eastAsia"/>
            <w:lang w:eastAsia="zh-CN"/>
          </w:rPr>
          <w:t>towards the NG-RAN</w:t>
        </w:r>
        <w:r w:rsidR="005906CD" w:rsidRPr="008D559F">
          <w:t xml:space="preserve"> </w:t>
        </w:r>
      </w:ins>
      <w:r w:rsidRPr="008D559F">
        <w:t>via unicast</w:t>
      </w:r>
      <w:ins w:id="231" w:author="CATT_dxy" w:date="2021-07-27T16:57:00Z">
        <w:r w:rsidR="00543B2F">
          <w:rPr>
            <w:rFonts w:hint="eastAsia"/>
            <w:lang w:eastAsia="zh-CN"/>
          </w:rPr>
          <w:t xml:space="preserve"> (i.e. </w:t>
        </w:r>
      </w:ins>
      <w:ins w:id="232" w:author="CATT_dxy" w:date="2021-07-27T16:58:00Z">
        <w:r w:rsidR="00543B2F">
          <w:rPr>
            <w:rFonts w:hint="eastAsia"/>
            <w:lang w:eastAsia="zh-CN"/>
          </w:rPr>
          <w:t xml:space="preserve">in </w:t>
        </w:r>
      </w:ins>
      <w:ins w:id="233" w:author="CATT_dxy" w:date="2021-07-27T16:57:00Z">
        <w:r w:rsidR="00543B2F">
          <w:rPr>
            <w:rFonts w:hint="eastAsia"/>
            <w:lang w:eastAsia="zh-CN"/>
          </w:rPr>
          <w:t>t</w:t>
        </w:r>
      </w:ins>
      <w:ins w:id="234" w:author="CATT_dxy" w:date="2021-07-27T16:53:00Z">
        <w:r w:rsidR="00B64829">
          <w:rPr>
            <w:rFonts w:hint="eastAsia"/>
            <w:lang w:eastAsia="zh-CN"/>
          </w:rPr>
          <w:t xml:space="preserve">he N3 tunnel </w:t>
        </w:r>
        <w:r w:rsidR="005906CD">
          <w:rPr>
            <w:rFonts w:hint="eastAsia"/>
            <w:lang w:eastAsia="zh-CN"/>
          </w:rPr>
          <w:t>of</w:t>
        </w:r>
        <w:r w:rsidR="00B64829">
          <w:rPr>
            <w:rFonts w:hint="eastAsia"/>
            <w:lang w:eastAsia="zh-CN"/>
          </w:rPr>
          <w:t xml:space="preserve"> the associated PDU Session</w:t>
        </w:r>
      </w:ins>
      <w:ins w:id="235" w:author="CATT_dxy" w:date="2021-07-27T16:57:00Z">
        <w:r w:rsidR="00543B2F">
          <w:rPr>
            <w:rFonts w:hint="eastAsia"/>
            <w:lang w:eastAsia="zh-CN"/>
          </w:rPr>
          <w:t>)</w:t>
        </w:r>
      </w:ins>
      <w:r w:rsidRPr="008D559F">
        <w:t>.</w:t>
      </w:r>
    </w:p>
    <w:p w:rsidR="001107C9" w:rsidRPr="008D559F" w:rsidRDefault="001107C9" w:rsidP="001107C9">
      <w:pPr>
        <w:pStyle w:val="B1"/>
        <w:rPr>
          <w:rFonts w:eastAsia="MS Mincho"/>
          <w:lang w:val="en-US"/>
        </w:rPr>
      </w:pPr>
      <w:r w:rsidRPr="008D559F">
        <w:t>19.</w:t>
      </w:r>
      <w:r>
        <w:tab/>
      </w:r>
      <w:r w:rsidRPr="008D559F">
        <w:t xml:space="preserve">The NG-RAN forwards the multicast </w:t>
      </w:r>
      <w:ins w:id="236" w:author="CATT_dxy" w:date="2021-07-27T16:54:00Z">
        <w:r w:rsidR="00543B2F">
          <w:rPr>
            <w:rFonts w:hint="eastAsia"/>
            <w:lang w:eastAsia="zh-CN"/>
          </w:rPr>
          <w:t xml:space="preserve">session </w:t>
        </w:r>
      </w:ins>
      <w:r w:rsidRPr="008D559F">
        <w:t xml:space="preserve">data </w:t>
      </w:r>
      <w:ins w:id="237" w:author="CATT_dxy" w:date="2021-07-27T16:53:00Z">
        <w:r w:rsidR="00543B2F">
          <w:rPr>
            <w:rFonts w:hint="eastAsia"/>
            <w:lang w:eastAsia="zh-CN"/>
          </w:rPr>
          <w:t xml:space="preserve">to the UE </w:t>
        </w:r>
      </w:ins>
      <w:r w:rsidRPr="008D559F">
        <w:t>via unicast</w:t>
      </w:r>
      <w:ins w:id="238" w:author="CATT_dxy" w:date="2021-07-27T16:57:00Z">
        <w:r w:rsidR="00543B2F">
          <w:rPr>
            <w:rFonts w:hint="eastAsia"/>
            <w:lang w:eastAsia="zh-CN"/>
          </w:rPr>
          <w:t xml:space="preserve"> (i.e. over </w:t>
        </w:r>
      </w:ins>
      <w:ins w:id="239" w:author="CATT_dxy" w:date="2021-07-27T16:54:00Z">
        <w:r w:rsidR="00543B2F">
          <w:rPr>
            <w:rFonts w:hint="eastAsia"/>
            <w:lang w:eastAsia="zh-CN"/>
          </w:rPr>
          <w:t xml:space="preserve">the radio bearer(s) </w:t>
        </w:r>
      </w:ins>
      <w:ins w:id="240" w:author="CATT_dxy" w:date="2021-07-27T16:57:00Z">
        <w:r w:rsidR="00543B2F">
          <w:rPr>
            <w:rFonts w:hint="eastAsia"/>
            <w:lang w:eastAsia="zh-CN"/>
          </w:rPr>
          <w:t>corresponding to the mapped unicast QoS flow(</w:t>
        </w:r>
      </w:ins>
      <w:ins w:id="241" w:author="CATT_dxy" w:date="2021-07-27T16:58:00Z">
        <w:r w:rsidR="00543B2F">
          <w:rPr>
            <w:rFonts w:hint="eastAsia"/>
            <w:lang w:eastAsia="zh-CN"/>
          </w:rPr>
          <w:t>s</w:t>
        </w:r>
      </w:ins>
      <w:ins w:id="242" w:author="CATT_dxy" w:date="2021-07-27T16:57:00Z">
        <w:r w:rsidR="00543B2F">
          <w:rPr>
            <w:rFonts w:hint="eastAsia"/>
            <w:lang w:eastAsia="zh-CN"/>
          </w:rPr>
          <w:t>)</w:t>
        </w:r>
      </w:ins>
      <w:ins w:id="243" w:author="CATT_dxy" w:date="2021-07-27T16:58:00Z">
        <w:r w:rsidR="00543B2F">
          <w:rPr>
            <w:rFonts w:hint="eastAsia"/>
            <w:lang w:eastAsia="zh-CN"/>
          </w:rPr>
          <w:t xml:space="preserve"> </w:t>
        </w:r>
      </w:ins>
      <w:ins w:id="244" w:author="CATT_dxy" w:date="2021-07-27T16:54:00Z">
        <w:r w:rsidR="00543B2F">
          <w:rPr>
            <w:rFonts w:hint="eastAsia"/>
            <w:lang w:eastAsia="zh-CN"/>
          </w:rPr>
          <w:t>of the associated PDU Session</w:t>
        </w:r>
      </w:ins>
      <w:ins w:id="245" w:author="CATT_dxy" w:date="2021-07-27T16:57:00Z">
        <w:r w:rsidR="00543B2F">
          <w:rPr>
            <w:rFonts w:hint="eastAsia"/>
            <w:lang w:eastAsia="zh-CN"/>
          </w:rPr>
          <w:t>)</w:t>
        </w:r>
      </w:ins>
      <w:r w:rsidRPr="008D559F">
        <w:t>.</w:t>
      </w:r>
    </w:p>
    <w:p w:rsidR="001107C9" w:rsidRPr="00B2157C" w:rsidRDefault="001107C9" w:rsidP="001107C9">
      <w:pPr>
        <w:pStyle w:val="NO"/>
      </w:pPr>
      <w:r>
        <w:t>NOTE 3:</w:t>
      </w:r>
      <w:r>
        <w:tab/>
        <w:t>Details of the DL MBS data transmission are described in clause 6.7.</w:t>
      </w:r>
    </w:p>
    <w:p w:rsidR="001107C9" w:rsidRPr="00B2157C" w:rsidRDefault="001107C9" w:rsidP="001107C9">
      <w:pPr>
        <w:pStyle w:val="NO"/>
      </w:pPr>
      <w:r w:rsidRPr="009B2998">
        <w:t>NOTE 4:</w:t>
      </w:r>
      <w:r w:rsidRPr="009B2998">
        <w:tab/>
        <w:t>When the MBSF is involved in the multicast MBS session, the tunnel between MBSTF and MB-UPF has been established in the configuration procedure.</w:t>
      </w:r>
    </w:p>
    <w:p w:rsidR="006C5898" w:rsidRPr="000B035A" w:rsidRDefault="006C5898" w:rsidP="00AA667E">
      <w:pPr>
        <w:rPr>
          <w:lang w:eastAsia="zh-CN"/>
        </w:rPr>
      </w:pPr>
    </w:p>
    <w:p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rsidR="00625F2B" w:rsidRPr="00331AD0" w:rsidRDefault="00625F2B">
      <w:pPr>
        <w:rPr>
          <w:noProof/>
          <w:sz w:val="36"/>
          <w:szCs w:val="36"/>
          <w:lang w:eastAsia="zh-CN"/>
        </w:rPr>
      </w:pPr>
    </w:p>
    <w:sectPr w:rsidR="00625F2B" w:rsidRPr="00331AD0" w:rsidSect="000B7FED">
      <w:headerReference w:type="default" r:id="rId1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12" w:author="CATT_dxy1" w:date="2021-08-10T13:27:00Z" w:initials="CATT">
    <w:p w:rsidR="00C213C9" w:rsidRDefault="00C213C9">
      <w:pPr>
        <w:pStyle w:val="ac"/>
        <w:rPr>
          <w:rFonts w:hint="eastAsia"/>
          <w:lang w:eastAsia="zh-CN"/>
        </w:rPr>
      </w:pPr>
      <w:r>
        <w:rPr>
          <w:rStyle w:val="ab"/>
        </w:rPr>
        <w:annotationRef/>
      </w:r>
      <w:r>
        <w:rPr>
          <w:rStyle w:val="ab"/>
          <w:rFonts w:hint="eastAsia"/>
          <w:lang w:eastAsia="zh-CN"/>
        </w:rPr>
        <w:t xml:space="preserve">Integrated into the </w:t>
      </w:r>
      <w:r>
        <w:rPr>
          <w:rFonts w:hint="eastAsia"/>
          <w:lang w:eastAsia="zh-CN"/>
        </w:rPr>
        <w:t>above bullet</w:t>
      </w:r>
    </w:p>
  </w:comment>
  <w:comment w:id="116" w:author="CATT_dxy" w:date="2021-07-27T14:23:00Z" w:initials="CATT">
    <w:p w:rsidR="00926ADC" w:rsidRDefault="00926ADC">
      <w:pPr>
        <w:pStyle w:val="ac"/>
        <w:rPr>
          <w:lang w:eastAsia="zh-CN"/>
        </w:rPr>
      </w:pPr>
      <w:r>
        <w:rPr>
          <w:rStyle w:val="ab"/>
        </w:rPr>
        <w:annotationRef/>
      </w:r>
      <w:r>
        <w:rPr>
          <w:lang w:eastAsia="zh-CN"/>
        </w:rPr>
        <w:t>N</w:t>
      </w:r>
      <w:r>
        <w:rPr>
          <w:rFonts w:hint="eastAsia"/>
          <w:lang w:eastAsia="zh-CN"/>
        </w:rPr>
        <w:t>ot needed</w:t>
      </w:r>
    </w:p>
  </w:comment>
  <w:comment w:id="122" w:author="CATT_dxy" w:date="2021-07-27T16:29:00Z" w:initials="CATT">
    <w:p w:rsidR="00316BA7" w:rsidRDefault="00316BA7">
      <w:pPr>
        <w:pStyle w:val="ac"/>
      </w:pPr>
      <w:r>
        <w:rPr>
          <w:rStyle w:val="ab"/>
        </w:rPr>
        <w:annotationRef/>
      </w:r>
      <w:r>
        <w:rPr>
          <w:lang w:eastAsia="zh-CN"/>
        </w:rPr>
        <w:t>M</w:t>
      </w:r>
      <w:r>
        <w:rPr>
          <w:rFonts w:hint="eastAsia"/>
          <w:lang w:eastAsia="zh-CN"/>
        </w:rPr>
        <w:t xml:space="preserve">erged into clause 7.2.1.4 </w:t>
      </w:r>
      <w:r w:rsidRPr="00B13345">
        <w:rPr>
          <w:lang w:eastAsia="ko-KR"/>
        </w:rPr>
        <w:t>Establishment of shared delivery toward RAN node</w:t>
      </w:r>
      <w:r>
        <w:rPr>
          <w:rFonts w:hint="eastAsia"/>
          <w:lang w:eastAsia="zh-CN"/>
        </w:rPr>
        <w:t>.</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67FC" w:rsidRDefault="00F667FC">
      <w:r>
        <w:separator/>
      </w:r>
    </w:p>
  </w:endnote>
  <w:endnote w:type="continuationSeparator" w:id="0">
    <w:p w:rsidR="00F667FC" w:rsidRDefault="00F66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67FC" w:rsidRDefault="00F667FC">
      <w:r>
        <w:separator/>
      </w:r>
    </w:p>
  </w:footnote>
  <w:footnote w:type="continuationSeparator" w:id="0">
    <w:p w:rsidR="00F667FC" w:rsidRDefault="00F667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0CC051EA"/>
    <w:multiLevelType w:val="hybridMultilevel"/>
    <w:tmpl w:val="E78EB356"/>
    <w:lvl w:ilvl="0" w:tplc="43F80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31E24F1"/>
    <w:multiLevelType w:val="hybridMultilevel"/>
    <w:tmpl w:val="643237B2"/>
    <w:lvl w:ilvl="0" w:tplc="83C212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441347"/>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A803E6B"/>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F0622CC"/>
    <w:multiLevelType w:val="hybridMultilevel"/>
    <w:tmpl w:val="CFCA0678"/>
    <w:lvl w:ilvl="0" w:tplc="3F12FA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FCF66BD"/>
    <w:multiLevelType w:val="hybridMultilevel"/>
    <w:tmpl w:val="647C79A4"/>
    <w:lvl w:ilvl="0" w:tplc="0B0E722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5A074A1"/>
    <w:multiLevelType w:val="hybridMultilevel"/>
    <w:tmpl w:val="1772D93E"/>
    <w:lvl w:ilvl="0" w:tplc="6A665E0A">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CBB5505"/>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11"/>
  </w:num>
  <w:num w:numId="3">
    <w:abstractNumId w:val="10"/>
  </w:num>
  <w:num w:numId="4">
    <w:abstractNumId w:val="12"/>
  </w:num>
  <w:num w:numId="5">
    <w:abstractNumId w:val="3"/>
  </w:num>
  <w:num w:numId="6">
    <w:abstractNumId w:val="2"/>
  </w:num>
  <w:num w:numId="7">
    <w:abstractNumId w:val="1"/>
  </w:num>
  <w:num w:numId="8">
    <w:abstractNumId w:val="6"/>
  </w:num>
  <w:num w:numId="9">
    <w:abstractNumId w:val="4"/>
  </w:num>
  <w:num w:numId="10">
    <w:abstractNumId w:val="9"/>
  </w:num>
  <w:num w:numId="11">
    <w:abstractNumId w:val="5"/>
  </w:num>
  <w:num w:numId="12">
    <w:abstractNumId w:val="8"/>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73"/>
    <w:rsid w:val="000115C6"/>
    <w:rsid w:val="00013D65"/>
    <w:rsid w:val="00016B58"/>
    <w:rsid w:val="00022E4A"/>
    <w:rsid w:val="00024FC9"/>
    <w:rsid w:val="00026140"/>
    <w:rsid w:val="00027390"/>
    <w:rsid w:val="00030323"/>
    <w:rsid w:val="00031D2E"/>
    <w:rsid w:val="00037961"/>
    <w:rsid w:val="00053D8B"/>
    <w:rsid w:val="00053DFF"/>
    <w:rsid w:val="0005445D"/>
    <w:rsid w:val="000602FE"/>
    <w:rsid w:val="00060F9D"/>
    <w:rsid w:val="000612BC"/>
    <w:rsid w:val="00061AE6"/>
    <w:rsid w:val="00063068"/>
    <w:rsid w:val="0006461B"/>
    <w:rsid w:val="00065EA1"/>
    <w:rsid w:val="00070FA5"/>
    <w:rsid w:val="0007145D"/>
    <w:rsid w:val="00074698"/>
    <w:rsid w:val="00095389"/>
    <w:rsid w:val="000A034F"/>
    <w:rsid w:val="000A0796"/>
    <w:rsid w:val="000A6394"/>
    <w:rsid w:val="000B035A"/>
    <w:rsid w:val="000B43D3"/>
    <w:rsid w:val="000B76D3"/>
    <w:rsid w:val="000B7FED"/>
    <w:rsid w:val="000C038A"/>
    <w:rsid w:val="000C3402"/>
    <w:rsid w:val="000C53E0"/>
    <w:rsid w:val="000C6598"/>
    <w:rsid w:val="000C6A86"/>
    <w:rsid w:val="000D4615"/>
    <w:rsid w:val="000D5C97"/>
    <w:rsid w:val="000F084D"/>
    <w:rsid w:val="000F1244"/>
    <w:rsid w:val="000F4CDD"/>
    <w:rsid w:val="000F596B"/>
    <w:rsid w:val="00100634"/>
    <w:rsid w:val="0010642A"/>
    <w:rsid w:val="001107C9"/>
    <w:rsid w:val="001113C2"/>
    <w:rsid w:val="00111F8C"/>
    <w:rsid w:val="00123FAD"/>
    <w:rsid w:val="00125E54"/>
    <w:rsid w:val="00134EAA"/>
    <w:rsid w:val="00135B72"/>
    <w:rsid w:val="00135D92"/>
    <w:rsid w:val="0013783B"/>
    <w:rsid w:val="00140AAD"/>
    <w:rsid w:val="00145BE1"/>
    <w:rsid w:val="00145D43"/>
    <w:rsid w:val="001470E1"/>
    <w:rsid w:val="00161F0D"/>
    <w:rsid w:val="001668BA"/>
    <w:rsid w:val="00166999"/>
    <w:rsid w:val="00167055"/>
    <w:rsid w:val="00176436"/>
    <w:rsid w:val="0018194B"/>
    <w:rsid w:val="001819F6"/>
    <w:rsid w:val="00183FC5"/>
    <w:rsid w:val="00184DA1"/>
    <w:rsid w:val="001905C7"/>
    <w:rsid w:val="00190A07"/>
    <w:rsid w:val="00191CC8"/>
    <w:rsid w:val="00192C46"/>
    <w:rsid w:val="00192DD7"/>
    <w:rsid w:val="001950D2"/>
    <w:rsid w:val="001957CC"/>
    <w:rsid w:val="001A0768"/>
    <w:rsid w:val="001A08B3"/>
    <w:rsid w:val="001A3EB7"/>
    <w:rsid w:val="001A730C"/>
    <w:rsid w:val="001A7B60"/>
    <w:rsid w:val="001B1304"/>
    <w:rsid w:val="001B52F0"/>
    <w:rsid w:val="001B7A65"/>
    <w:rsid w:val="001B7B2B"/>
    <w:rsid w:val="001D2719"/>
    <w:rsid w:val="001D3EAB"/>
    <w:rsid w:val="001D4220"/>
    <w:rsid w:val="001D56E3"/>
    <w:rsid w:val="001E0C6D"/>
    <w:rsid w:val="001E3B67"/>
    <w:rsid w:val="001E41F3"/>
    <w:rsid w:val="001E7D1A"/>
    <w:rsid w:val="001F17DB"/>
    <w:rsid w:val="0020511F"/>
    <w:rsid w:val="002114CF"/>
    <w:rsid w:val="00215B0C"/>
    <w:rsid w:val="002207A3"/>
    <w:rsid w:val="00221591"/>
    <w:rsid w:val="00225982"/>
    <w:rsid w:val="002306E3"/>
    <w:rsid w:val="00233E6B"/>
    <w:rsid w:val="00235242"/>
    <w:rsid w:val="0023595F"/>
    <w:rsid w:val="00237CBD"/>
    <w:rsid w:val="00241AE5"/>
    <w:rsid w:val="00244768"/>
    <w:rsid w:val="00247978"/>
    <w:rsid w:val="00250106"/>
    <w:rsid w:val="00252F0D"/>
    <w:rsid w:val="0025455C"/>
    <w:rsid w:val="00257380"/>
    <w:rsid w:val="00257F91"/>
    <w:rsid w:val="0026004D"/>
    <w:rsid w:val="00262D2F"/>
    <w:rsid w:val="002640DD"/>
    <w:rsid w:val="002677E9"/>
    <w:rsid w:val="00275D12"/>
    <w:rsid w:val="00281742"/>
    <w:rsid w:val="00282581"/>
    <w:rsid w:val="00284B2C"/>
    <w:rsid w:val="00284FEB"/>
    <w:rsid w:val="002860C4"/>
    <w:rsid w:val="0029396B"/>
    <w:rsid w:val="00293EEB"/>
    <w:rsid w:val="00293F1B"/>
    <w:rsid w:val="0029536A"/>
    <w:rsid w:val="002A3BBF"/>
    <w:rsid w:val="002A5188"/>
    <w:rsid w:val="002A586F"/>
    <w:rsid w:val="002A675A"/>
    <w:rsid w:val="002A6AF1"/>
    <w:rsid w:val="002B31E5"/>
    <w:rsid w:val="002B3294"/>
    <w:rsid w:val="002B3E65"/>
    <w:rsid w:val="002B4E84"/>
    <w:rsid w:val="002B5741"/>
    <w:rsid w:val="002B6F44"/>
    <w:rsid w:val="002B7C5F"/>
    <w:rsid w:val="002D2CD4"/>
    <w:rsid w:val="002D655D"/>
    <w:rsid w:val="00302D6D"/>
    <w:rsid w:val="00305409"/>
    <w:rsid w:val="00316BA7"/>
    <w:rsid w:val="00320D48"/>
    <w:rsid w:val="0032595C"/>
    <w:rsid w:val="0032649D"/>
    <w:rsid w:val="00327A08"/>
    <w:rsid w:val="00331AD0"/>
    <w:rsid w:val="00333246"/>
    <w:rsid w:val="003351BF"/>
    <w:rsid w:val="00340F9D"/>
    <w:rsid w:val="00342C74"/>
    <w:rsid w:val="00350DA0"/>
    <w:rsid w:val="00355997"/>
    <w:rsid w:val="00355ED9"/>
    <w:rsid w:val="003571F4"/>
    <w:rsid w:val="003609EF"/>
    <w:rsid w:val="00360AF6"/>
    <w:rsid w:val="0036231A"/>
    <w:rsid w:val="00364E3E"/>
    <w:rsid w:val="0036602F"/>
    <w:rsid w:val="00374DD4"/>
    <w:rsid w:val="00375155"/>
    <w:rsid w:val="0038302D"/>
    <w:rsid w:val="00393E52"/>
    <w:rsid w:val="00393EB1"/>
    <w:rsid w:val="003A0DCC"/>
    <w:rsid w:val="003A59D5"/>
    <w:rsid w:val="003A6591"/>
    <w:rsid w:val="003C1C81"/>
    <w:rsid w:val="003C3A38"/>
    <w:rsid w:val="003C74AF"/>
    <w:rsid w:val="003D2CA5"/>
    <w:rsid w:val="003D3AB8"/>
    <w:rsid w:val="003D5C3E"/>
    <w:rsid w:val="003E1A36"/>
    <w:rsid w:val="003E24FB"/>
    <w:rsid w:val="003E26A5"/>
    <w:rsid w:val="003E3163"/>
    <w:rsid w:val="003E5E83"/>
    <w:rsid w:val="003E6ECA"/>
    <w:rsid w:val="003F1DE4"/>
    <w:rsid w:val="003F5417"/>
    <w:rsid w:val="003F6070"/>
    <w:rsid w:val="003F72F2"/>
    <w:rsid w:val="003F74E6"/>
    <w:rsid w:val="003F7F8C"/>
    <w:rsid w:val="00401CEC"/>
    <w:rsid w:val="00402A92"/>
    <w:rsid w:val="00410371"/>
    <w:rsid w:val="00414BB9"/>
    <w:rsid w:val="004231F6"/>
    <w:rsid w:val="004242F1"/>
    <w:rsid w:val="00426F8F"/>
    <w:rsid w:val="00430114"/>
    <w:rsid w:val="00434604"/>
    <w:rsid w:val="00444AE5"/>
    <w:rsid w:val="004458C6"/>
    <w:rsid w:val="00445E13"/>
    <w:rsid w:val="00446FDC"/>
    <w:rsid w:val="00447A34"/>
    <w:rsid w:val="00447B0E"/>
    <w:rsid w:val="0045266F"/>
    <w:rsid w:val="00452889"/>
    <w:rsid w:val="00465B64"/>
    <w:rsid w:val="00467495"/>
    <w:rsid w:val="0047110B"/>
    <w:rsid w:val="004719C8"/>
    <w:rsid w:val="004730A5"/>
    <w:rsid w:val="004738B7"/>
    <w:rsid w:val="00480538"/>
    <w:rsid w:val="00480AFE"/>
    <w:rsid w:val="00481216"/>
    <w:rsid w:val="004914C1"/>
    <w:rsid w:val="0049306C"/>
    <w:rsid w:val="00494A95"/>
    <w:rsid w:val="004A2ACA"/>
    <w:rsid w:val="004A632E"/>
    <w:rsid w:val="004B1044"/>
    <w:rsid w:val="004B725D"/>
    <w:rsid w:val="004B75B7"/>
    <w:rsid w:val="004C0346"/>
    <w:rsid w:val="004C1FD3"/>
    <w:rsid w:val="004D1EBF"/>
    <w:rsid w:val="004D31CC"/>
    <w:rsid w:val="004D7843"/>
    <w:rsid w:val="004E4244"/>
    <w:rsid w:val="004E62BF"/>
    <w:rsid w:val="004E7EC8"/>
    <w:rsid w:val="004F4C17"/>
    <w:rsid w:val="004F7BE1"/>
    <w:rsid w:val="00506627"/>
    <w:rsid w:val="00506FAE"/>
    <w:rsid w:val="005115B0"/>
    <w:rsid w:val="0051580D"/>
    <w:rsid w:val="00522CF9"/>
    <w:rsid w:val="0052413F"/>
    <w:rsid w:val="005301BB"/>
    <w:rsid w:val="0053362B"/>
    <w:rsid w:val="005358EE"/>
    <w:rsid w:val="00537E08"/>
    <w:rsid w:val="00543B2F"/>
    <w:rsid w:val="00547111"/>
    <w:rsid w:val="00547C96"/>
    <w:rsid w:val="0055405D"/>
    <w:rsid w:val="005554D0"/>
    <w:rsid w:val="00561E83"/>
    <w:rsid w:val="005673FD"/>
    <w:rsid w:val="00574E45"/>
    <w:rsid w:val="00574F83"/>
    <w:rsid w:val="00576DF2"/>
    <w:rsid w:val="0058103E"/>
    <w:rsid w:val="00582314"/>
    <w:rsid w:val="0058680A"/>
    <w:rsid w:val="005906CD"/>
    <w:rsid w:val="00592D74"/>
    <w:rsid w:val="005A0A51"/>
    <w:rsid w:val="005A4A0B"/>
    <w:rsid w:val="005B2DCA"/>
    <w:rsid w:val="005B395D"/>
    <w:rsid w:val="005B3BBE"/>
    <w:rsid w:val="005B45B9"/>
    <w:rsid w:val="005B589B"/>
    <w:rsid w:val="005B74DF"/>
    <w:rsid w:val="005C0A2B"/>
    <w:rsid w:val="005D08D9"/>
    <w:rsid w:val="005D3B1B"/>
    <w:rsid w:val="005D7349"/>
    <w:rsid w:val="005E2C44"/>
    <w:rsid w:val="005E38C2"/>
    <w:rsid w:val="005F20AD"/>
    <w:rsid w:val="005F38C6"/>
    <w:rsid w:val="005F76CB"/>
    <w:rsid w:val="005F778B"/>
    <w:rsid w:val="006028EE"/>
    <w:rsid w:val="006073F1"/>
    <w:rsid w:val="00617995"/>
    <w:rsid w:val="00621188"/>
    <w:rsid w:val="006257ED"/>
    <w:rsid w:val="00625F2B"/>
    <w:rsid w:val="0062634E"/>
    <w:rsid w:val="006303D1"/>
    <w:rsid w:val="00630F81"/>
    <w:rsid w:val="0064335E"/>
    <w:rsid w:val="006504B3"/>
    <w:rsid w:val="00650B79"/>
    <w:rsid w:val="0065196D"/>
    <w:rsid w:val="006520D2"/>
    <w:rsid w:val="00652F91"/>
    <w:rsid w:val="00654D4D"/>
    <w:rsid w:val="006550F9"/>
    <w:rsid w:val="00672D09"/>
    <w:rsid w:val="00675635"/>
    <w:rsid w:val="00675A83"/>
    <w:rsid w:val="00677BE4"/>
    <w:rsid w:val="00681070"/>
    <w:rsid w:val="00681783"/>
    <w:rsid w:val="00682E1B"/>
    <w:rsid w:val="00683EBB"/>
    <w:rsid w:val="00684EBC"/>
    <w:rsid w:val="006861C5"/>
    <w:rsid w:val="00686307"/>
    <w:rsid w:val="0069223D"/>
    <w:rsid w:val="006928AA"/>
    <w:rsid w:val="00693BB4"/>
    <w:rsid w:val="00695808"/>
    <w:rsid w:val="00697B80"/>
    <w:rsid w:val="006A111F"/>
    <w:rsid w:val="006A5FC0"/>
    <w:rsid w:val="006A7A29"/>
    <w:rsid w:val="006A7ACC"/>
    <w:rsid w:val="006A7D78"/>
    <w:rsid w:val="006B0054"/>
    <w:rsid w:val="006B46FB"/>
    <w:rsid w:val="006B79A2"/>
    <w:rsid w:val="006C3D87"/>
    <w:rsid w:val="006C5898"/>
    <w:rsid w:val="006C679D"/>
    <w:rsid w:val="006E21FB"/>
    <w:rsid w:val="006E2C5E"/>
    <w:rsid w:val="006F5201"/>
    <w:rsid w:val="00707D23"/>
    <w:rsid w:val="00710612"/>
    <w:rsid w:val="007151E0"/>
    <w:rsid w:val="0071590B"/>
    <w:rsid w:val="007233FF"/>
    <w:rsid w:val="00723C8C"/>
    <w:rsid w:val="00740740"/>
    <w:rsid w:val="007407AE"/>
    <w:rsid w:val="00740FF7"/>
    <w:rsid w:val="00744635"/>
    <w:rsid w:val="007459EE"/>
    <w:rsid w:val="00745F77"/>
    <w:rsid w:val="007466D9"/>
    <w:rsid w:val="00752432"/>
    <w:rsid w:val="00752815"/>
    <w:rsid w:val="00752EE2"/>
    <w:rsid w:val="0076378A"/>
    <w:rsid w:val="00764C86"/>
    <w:rsid w:val="0076586C"/>
    <w:rsid w:val="00765C76"/>
    <w:rsid w:val="00766B9D"/>
    <w:rsid w:val="00767A48"/>
    <w:rsid w:val="007713F7"/>
    <w:rsid w:val="00777987"/>
    <w:rsid w:val="00777C35"/>
    <w:rsid w:val="00785206"/>
    <w:rsid w:val="00790D97"/>
    <w:rsid w:val="00791282"/>
    <w:rsid w:val="00791B9E"/>
    <w:rsid w:val="00792342"/>
    <w:rsid w:val="007977A8"/>
    <w:rsid w:val="007A71CC"/>
    <w:rsid w:val="007B3D10"/>
    <w:rsid w:val="007B5056"/>
    <w:rsid w:val="007B512A"/>
    <w:rsid w:val="007B63D7"/>
    <w:rsid w:val="007C2097"/>
    <w:rsid w:val="007D329A"/>
    <w:rsid w:val="007D452A"/>
    <w:rsid w:val="007D6A07"/>
    <w:rsid w:val="007D7587"/>
    <w:rsid w:val="007E1B26"/>
    <w:rsid w:val="007E2701"/>
    <w:rsid w:val="007E5412"/>
    <w:rsid w:val="007E77CF"/>
    <w:rsid w:val="007F00B5"/>
    <w:rsid w:val="007F281E"/>
    <w:rsid w:val="007F7259"/>
    <w:rsid w:val="00800BD1"/>
    <w:rsid w:val="00803D2E"/>
    <w:rsid w:val="008040A8"/>
    <w:rsid w:val="00806C34"/>
    <w:rsid w:val="008165A4"/>
    <w:rsid w:val="00822229"/>
    <w:rsid w:val="0082398F"/>
    <w:rsid w:val="00823A2D"/>
    <w:rsid w:val="00826E4D"/>
    <w:rsid w:val="008279FA"/>
    <w:rsid w:val="00831CF2"/>
    <w:rsid w:val="00846FBA"/>
    <w:rsid w:val="00847242"/>
    <w:rsid w:val="008513EA"/>
    <w:rsid w:val="00852045"/>
    <w:rsid w:val="00857D86"/>
    <w:rsid w:val="00861EAE"/>
    <w:rsid w:val="008626E7"/>
    <w:rsid w:val="00870EE7"/>
    <w:rsid w:val="00884C2A"/>
    <w:rsid w:val="008863B9"/>
    <w:rsid w:val="00891A82"/>
    <w:rsid w:val="008A45A6"/>
    <w:rsid w:val="008A602A"/>
    <w:rsid w:val="008A664C"/>
    <w:rsid w:val="008B1FC8"/>
    <w:rsid w:val="008B48B3"/>
    <w:rsid w:val="008B4919"/>
    <w:rsid w:val="008D02B1"/>
    <w:rsid w:val="008E39C8"/>
    <w:rsid w:val="008E6186"/>
    <w:rsid w:val="008E705F"/>
    <w:rsid w:val="008F2849"/>
    <w:rsid w:val="008F686C"/>
    <w:rsid w:val="008F6D80"/>
    <w:rsid w:val="00901F41"/>
    <w:rsid w:val="00906AB3"/>
    <w:rsid w:val="0091194C"/>
    <w:rsid w:val="00912952"/>
    <w:rsid w:val="00913721"/>
    <w:rsid w:val="009148DE"/>
    <w:rsid w:val="009236FC"/>
    <w:rsid w:val="00923EFC"/>
    <w:rsid w:val="009240B9"/>
    <w:rsid w:val="009247A8"/>
    <w:rsid w:val="00924D18"/>
    <w:rsid w:val="00926ADC"/>
    <w:rsid w:val="009273E6"/>
    <w:rsid w:val="00935437"/>
    <w:rsid w:val="00937209"/>
    <w:rsid w:val="00937AEA"/>
    <w:rsid w:val="00941E30"/>
    <w:rsid w:val="00946B65"/>
    <w:rsid w:val="0094792E"/>
    <w:rsid w:val="00953B3A"/>
    <w:rsid w:val="009623DC"/>
    <w:rsid w:val="00963D10"/>
    <w:rsid w:val="00964298"/>
    <w:rsid w:val="009674C8"/>
    <w:rsid w:val="0097281C"/>
    <w:rsid w:val="00975DD2"/>
    <w:rsid w:val="009776D6"/>
    <w:rsid w:val="009777D9"/>
    <w:rsid w:val="009830AA"/>
    <w:rsid w:val="00983249"/>
    <w:rsid w:val="00984BD9"/>
    <w:rsid w:val="00991B88"/>
    <w:rsid w:val="009A27CF"/>
    <w:rsid w:val="009A45B9"/>
    <w:rsid w:val="009A5753"/>
    <w:rsid w:val="009A579D"/>
    <w:rsid w:val="009B2707"/>
    <w:rsid w:val="009B2998"/>
    <w:rsid w:val="009B43EB"/>
    <w:rsid w:val="009B4734"/>
    <w:rsid w:val="009B69FA"/>
    <w:rsid w:val="009C1F7B"/>
    <w:rsid w:val="009C243A"/>
    <w:rsid w:val="009C5FA4"/>
    <w:rsid w:val="009C6972"/>
    <w:rsid w:val="009D7239"/>
    <w:rsid w:val="009D79E9"/>
    <w:rsid w:val="009E3297"/>
    <w:rsid w:val="009E45A5"/>
    <w:rsid w:val="009F734F"/>
    <w:rsid w:val="00A04A3C"/>
    <w:rsid w:val="00A05BFC"/>
    <w:rsid w:val="00A12FC1"/>
    <w:rsid w:val="00A22B1C"/>
    <w:rsid w:val="00A246B6"/>
    <w:rsid w:val="00A250AC"/>
    <w:rsid w:val="00A25267"/>
    <w:rsid w:val="00A33AC1"/>
    <w:rsid w:val="00A410A1"/>
    <w:rsid w:val="00A42B5D"/>
    <w:rsid w:val="00A44739"/>
    <w:rsid w:val="00A45FF7"/>
    <w:rsid w:val="00A47E70"/>
    <w:rsid w:val="00A50CF0"/>
    <w:rsid w:val="00A52CD0"/>
    <w:rsid w:val="00A53BA4"/>
    <w:rsid w:val="00A61B35"/>
    <w:rsid w:val="00A6238F"/>
    <w:rsid w:val="00A66C52"/>
    <w:rsid w:val="00A67F6E"/>
    <w:rsid w:val="00A71F4D"/>
    <w:rsid w:val="00A7671C"/>
    <w:rsid w:val="00A77351"/>
    <w:rsid w:val="00A83E80"/>
    <w:rsid w:val="00A93EDE"/>
    <w:rsid w:val="00A95740"/>
    <w:rsid w:val="00AA04E3"/>
    <w:rsid w:val="00AA2CBC"/>
    <w:rsid w:val="00AA667E"/>
    <w:rsid w:val="00AB06E6"/>
    <w:rsid w:val="00AB11F5"/>
    <w:rsid w:val="00AC2C5D"/>
    <w:rsid w:val="00AC3839"/>
    <w:rsid w:val="00AC5820"/>
    <w:rsid w:val="00AC77E9"/>
    <w:rsid w:val="00AD115C"/>
    <w:rsid w:val="00AD1CD8"/>
    <w:rsid w:val="00AD4904"/>
    <w:rsid w:val="00AD53D2"/>
    <w:rsid w:val="00AE1DCB"/>
    <w:rsid w:val="00AE49D1"/>
    <w:rsid w:val="00AE72F7"/>
    <w:rsid w:val="00AF1358"/>
    <w:rsid w:val="00AF38C0"/>
    <w:rsid w:val="00AF53A0"/>
    <w:rsid w:val="00B018E7"/>
    <w:rsid w:val="00B01A70"/>
    <w:rsid w:val="00B01CD0"/>
    <w:rsid w:val="00B06E3A"/>
    <w:rsid w:val="00B12E18"/>
    <w:rsid w:val="00B16E4D"/>
    <w:rsid w:val="00B17F58"/>
    <w:rsid w:val="00B207EB"/>
    <w:rsid w:val="00B24442"/>
    <w:rsid w:val="00B258BB"/>
    <w:rsid w:val="00B327A1"/>
    <w:rsid w:val="00B32D5C"/>
    <w:rsid w:val="00B3600C"/>
    <w:rsid w:val="00B3719C"/>
    <w:rsid w:val="00B45ADA"/>
    <w:rsid w:val="00B51B98"/>
    <w:rsid w:val="00B546B3"/>
    <w:rsid w:val="00B568E9"/>
    <w:rsid w:val="00B57156"/>
    <w:rsid w:val="00B600BA"/>
    <w:rsid w:val="00B60484"/>
    <w:rsid w:val="00B63ED7"/>
    <w:rsid w:val="00B64829"/>
    <w:rsid w:val="00B67B97"/>
    <w:rsid w:val="00B70164"/>
    <w:rsid w:val="00B711DB"/>
    <w:rsid w:val="00B751FE"/>
    <w:rsid w:val="00B77D29"/>
    <w:rsid w:val="00B80CA6"/>
    <w:rsid w:val="00B909AD"/>
    <w:rsid w:val="00B90EF8"/>
    <w:rsid w:val="00B91CB1"/>
    <w:rsid w:val="00B940B2"/>
    <w:rsid w:val="00B968C8"/>
    <w:rsid w:val="00B97691"/>
    <w:rsid w:val="00BA0D86"/>
    <w:rsid w:val="00BA1357"/>
    <w:rsid w:val="00BA1DCD"/>
    <w:rsid w:val="00BA3EC5"/>
    <w:rsid w:val="00BA423A"/>
    <w:rsid w:val="00BA51D9"/>
    <w:rsid w:val="00BB2C80"/>
    <w:rsid w:val="00BB5494"/>
    <w:rsid w:val="00BB58AE"/>
    <w:rsid w:val="00BB5DFC"/>
    <w:rsid w:val="00BB6077"/>
    <w:rsid w:val="00BC0005"/>
    <w:rsid w:val="00BC05D1"/>
    <w:rsid w:val="00BC5266"/>
    <w:rsid w:val="00BC7A2D"/>
    <w:rsid w:val="00BD1060"/>
    <w:rsid w:val="00BD279D"/>
    <w:rsid w:val="00BD417D"/>
    <w:rsid w:val="00BD6BB8"/>
    <w:rsid w:val="00BE09A9"/>
    <w:rsid w:val="00BE29DE"/>
    <w:rsid w:val="00BF5503"/>
    <w:rsid w:val="00C0138C"/>
    <w:rsid w:val="00C04425"/>
    <w:rsid w:val="00C213C9"/>
    <w:rsid w:val="00C226FE"/>
    <w:rsid w:val="00C22852"/>
    <w:rsid w:val="00C24379"/>
    <w:rsid w:val="00C43F42"/>
    <w:rsid w:val="00C4413F"/>
    <w:rsid w:val="00C44D4C"/>
    <w:rsid w:val="00C51857"/>
    <w:rsid w:val="00C52D90"/>
    <w:rsid w:val="00C5410B"/>
    <w:rsid w:val="00C54189"/>
    <w:rsid w:val="00C54B90"/>
    <w:rsid w:val="00C6062D"/>
    <w:rsid w:val="00C655B3"/>
    <w:rsid w:val="00C66BA2"/>
    <w:rsid w:val="00C72164"/>
    <w:rsid w:val="00C745C7"/>
    <w:rsid w:val="00C769D2"/>
    <w:rsid w:val="00C77068"/>
    <w:rsid w:val="00C811FB"/>
    <w:rsid w:val="00C8754F"/>
    <w:rsid w:val="00C87A00"/>
    <w:rsid w:val="00C929C0"/>
    <w:rsid w:val="00C95985"/>
    <w:rsid w:val="00CA0F6F"/>
    <w:rsid w:val="00CA3255"/>
    <w:rsid w:val="00CA48B0"/>
    <w:rsid w:val="00CA77F3"/>
    <w:rsid w:val="00CB0CEF"/>
    <w:rsid w:val="00CB1579"/>
    <w:rsid w:val="00CB26D2"/>
    <w:rsid w:val="00CB36B7"/>
    <w:rsid w:val="00CB55D8"/>
    <w:rsid w:val="00CB56BF"/>
    <w:rsid w:val="00CB68E4"/>
    <w:rsid w:val="00CB78D9"/>
    <w:rsid w:val="00CC5026"/>
    <w:rsid w:val="00CC68D0"/>
    <w:rsid w:val="00CD0D7C"/>
    <w:rsid w:val="00CD6A4D"/>
    <w:rsid w:val="00CE7CEC"/>
    <w:rsid w:val="00CE7E84"/>
    <w:rsid w:val="00CF19A4"/>
    <w:rsid w:val="00D013BD"/>
    <w:rsid w:val="00D03F9A"/>
    <w:rsid w:val="00D05515"/>
    <w:rsid w:val="00D06D51"/>
    <w:rsid w:val="00D11482"/>
    <w:rsid w:val="00D122F4"/>
    <w:rsid w:val="00D13C1C"/>
    <w:rsid w:val="00D15DF3"/>
    <w:rsid w:val="00D15E1D"/>
    <w:rsid w:val="00D23B19"/>
    <w:rsid w:val="00D23E46"/>
    <w:rsid w:val="00D24991"/>
    <w:rsid w:val="00D24C62"/>
    <w:rsid w:val="00D35440"/>
    <w:rsid w:val="00D35891"/>
    <w:rsid w:val="00D50255"/>
    <w:rsid w:val="00D604DA"/>
    <w:rsid w:val="00D65F41"/>
    <w:rsid w:val="00D66520"/>
    <w:rsid w:val="00D67A08"/>
    <w:rsid w:val="00D67A3C"/>
    <w:rsid w:val="00D67E2F"/>
    <w:rsid w:val="00D7790F"/>
    <w:rsid w:val="00D77B56"/>
    <w:rsid w:val="00D829A9"/>
    <w:rsid w:val="00D86EF0"/>
    <w:rsid w:val="00D91E89"/>
    <w:rsid w:val="00DB0AA5"/>
    <w:rsid w:val="00DD22FE"/>
    <w:rsid w:val="00DD45F8"/>
    <w:rsid w:val="00DD50CD"/>
    <w:rsid w:val="00DD56E5"/>
    <w:rsid w:val="00DD6935"/>
    <w:rsid w:val="00DD72D3"/>
    <w:rsid w:val="00DE08C9"/>
    <w:rsid w:val="00DE34CF"/>
    <w:rsid w:val="00DE6D05"/>
    <w:rsid w:val="00DF0A7D"/>
    <w:rsid w:val="00DF5931"/>
    <w:rsid w:val="00E011BC"/>
    <w:rsid w:val="00E13F3D"/>
    <w:rsid w:val="00E1620A"/>
    <w:rsid w:val="00E16C4B"/>
    <w:rsid w:val="00E20234"/>
    <w:rsid w:val="00E221B4"/>
    <w:rsid w:val="00E326A4"/>
    <w:rsid w:val="00E34898"/>
    <w:rsid w:val="00E34A80"/>
    <w:rsid w:val="00E37C82"/>
    <w:rsid w:val="00E47A13"/>
    <w:rsid w:val="00E65A0E"/>
    <w:rsid w:val="00E66992"/>
    <w:rsid w:val="00E678F7"/>
    <w:rsid w:val="00E709BF"/>
    <w:rsid w:val="00E83B9B"/>
    <w:rsid w:val="00E845AA"/>
    <w:rsid w:val="00E871C0"/>
    <w:rsid w:val="00E922AE"/>
    <w:rsid w:val="00E93F41"/>
    <w:rsid w:val="00E943B9"/>
    <w:rsid w:val="00E95D96"/>
    <w:rsid w:val="00E96CEB"/>
    <w:rsid w:val="00E96D1A"/>
    <w:rsid w:val="00EA0BDF"/>
    <w:rsid w:val="00EA238A"/>
    <w:rsid w:val="00EA57C6"/>
    <w:rsid w:val="00EB0092"/>
    <w:rsid w:val="00EB09B7"/>
    <w:rsid w:val="00EB11B5"/>
    <w:rsid w:val="00EB4388"/>
    <w:rsid w:val="00EB6837"/>
    <w:rsid w:val="00EC09DD"/>
    <w:rsid w:val="00EC0A84"/>
    <w:rsid w:val="00EC203E"/>
    <w:rsid w:val="00EC4F88"/>
    <w:rsid w:val="00EC5732"/>
    <w:rsid w:val="00ED14A7"/>
    <w:rsid w:val="00ED3C56"/>
    <w:rsid w:val="00EE100C"/>
    <w:rsid w:val="00EE24C1"/>
    <w:rsid w:val="00EE2F60"/>
    <w:rsid w:val="00EE3D41"/>
    <w:rsid w:val="00EE5981"/>
    <w:rsid w:val="00EE7D7C"/>
    <w:rsid w:val="00EF1924"/>
    <w:rsid w:val="00EF3871"/>
    <w:rsid w:val="00F12979"/>
    <w:rsid w:val="00F12EC3"/>
    <w:rsid w:val="00F13B61"/>
    <w:rsid w:val="00F22350"/>
    <w:rsid w:val="00F25251"/>
    <w:rsid w:val="00F25D98"/>
    <w:rsid w:val="00F264A8"/>
    <w:rsid w:val="00F26BDD"/>
    <w:rsid w:val="00F26C06"/>
    <w:rsid w:val="00F26D50"/>
    <w:rsid w:val="00F300FB"/>
    <w:rsid w:val="00F30FBD"/>
    <w:rsid w:val="00F34F71"/>
    <w:rsid w:val="00F36B51"/>
    <w:rsid w:val="00F47FBD"/>
    <w:rsid w:val="00F52F29"/>
    <w:rsid w:val="00F55654"/>
    <w:rsid w:val="00F572EB"/>
    <w:rsid w:val="00F60F47"/>
    <w:rsid w:val="00F6105A"/>
    <w:rsid w:val="00F62A38"/>
    <w:rsid w:val="00F667FC"/>
    <w:rsid w:val="00F67A13"/>
    <w:rsid w:val="00F74CE2"/>
    <w:rsid w:val="00F74FB6"/>
    <w:rsid w:val="00F75D7B"/>
    <w:rsid w:val="00F84EF6"/>
    <w:rsid w:val="00F85CDD"/>
    <w:rsid w:val="00F90B6C"/>
    <w:rsid w:val="00F93076"/>
    <w:rsid w:val="00F97899"/>
    <w:rsid w:val="00FA09CE"/>
    <w:rsid w:val="00FA52D1"/>
    <w:rsid w:val="00FB6386"/>
    <w:rsid w:val="00FC0EE0"/>
    <w:rsid w:val="00FC1358"/>
    <w:rsid w:val="00FC55BC"/>
    <w:rsid w:val="00FC78D1"/>
    <w:rsid w:val="00FD0163"/>
    <w:rsid w:val="00FD369C"/>
    <w:rsid w:val="00FD3E4A"/>
    <w:rsid w:val="00FD69D7"/>
    <w:rsid w:val="00FD6F7E"/>
    <w:rsid w:val="00FD7C3E"/>
    <w:rsid w:val="00FE5798"/>
    <w:rsid w:val="00FE5BB4"/>
    <w:rsid w:val="00FE6F48"/>
    <w:rsid w:val="00FF3D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qFormat/>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E96D1A"/>
    <w:pPr>
      <w:ind w:left="720"/>
      <w:contextualSpacing/>
    </w:pPr>
    <w:rPr>
      <w:rFonts w:cs="宋体"/>
    </w:rPr>
  </w:style>
  <w:style w:type="table" w:styleId="af2">
    <w:name w:val="Table Grid"/>
    <w:basedOn w:val="a1"/>
    <w:uiPriority w:val="39"/>
    <w:rsid w:val="004458C6"/>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locked/>
    <w:rsid w:val="00E709BF"/>
    <w:rPr>
      <w:rFonts w:ascii="Arial" w:hAnsi="Arial"/>
      <w:sz w:val="18"/>
      <w:lang w:val="en-GB" w:eastAsia="en-US"/>
    </w:rPr>
  </w:style>
  <w:style w:type="paragraph" w:styleId="af3">
    <w:name w:val="Revision"/>
    <w:hidden/>
    <w:uiPriority w:val="99"/>
    <w:semiHidden/>
    <w:rsid w:val="003F72F2"/>
    <w:rPr>
      <w:rFonts w:ascii="Times New Roman" w:hAnsi="Times New Roman"/>
      <w:lang w:val="en-GB" w:eastAsia="en-US"/>
    </w:rPr>
  </w:style>
  <w:style w:type="character" w:customStyle="1" w:styleId="EditorsNoteChar">
    <w:name w:val="Editor's Note Char"/>
    <w:aliases w:val="EN Char"/>
    <w:link w:val="EditorsNote"/>
    <w:rsid w:val="00DE08C9"/>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qFormat/>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E96D1A"/>
    <w:pPr>
      <w:ind w:left="720"/>
      <w:contextualSpacing/>
    </w:pPr>
    <w:rPr>
      <w:rFonts w:cs="宋体"/>
    </w:rPr>
  </w:style>
  <w:style w:type="table" w:styleId="af2">
    <w:name w:val="Table Grid"/>
    <w:basedOn w:val="a1"/>
    <w:uiPriority w:val="39"/>
    <w:rsid w:val="004458C6"/>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locked/>
    <w:rsid w:val="00E709BF"/>
    <w:rPr>
      <w:rFonts w:ascii="Arial" w:hAnsi="Arial"/>
      <w:sz w:val="18"/>
      <w:lang w:val="en-GB" w:eastAsia="en-US"/>
    </w:rPr>
  </w:style>
  <w:style w:type="paragraph" w:styleId="af3">
    <w:name w:val="Revision"/>
    <w:hidden/>
    <w:uiPriority w:val="99"/>
    <w:semiHidden/>
    <w:rsid w:val="003F72F2"/>
    <w:rPr>
      <w:rFonts w:ascii="Times New Roman" w:hAnsi="Times New Roman"/>
      <w:lang w:val="en-GB" w:eastAsia="en-US"/>
    </w:rPr>
  </w:style>
  <w:style w:type="character" w:customStyle="1" w:styleId="EditorsNoteChar">
    <w:name w:val="Editor's Note Char"/>
    <w:aliases w:val="EN Char"/>
    <w:link w:val="EditorsNote"/>
    <w:rsid w:val="00DE08C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3556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comments" Target="comment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E4485C-6F0B-46C1-A795-6A1DD039A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963</TotalTime>
  <Pages>6</Pages>
  <Words>2209</Words>
  <Characters>12593</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CATT_dxy1</cp:lastModifiedBy>
  <cp:revision>443</cp:revision>
  <cp:lastPrinted>1900-12-31T16:00:00Z</cp:lastPrinted>
  <dcterms:created xsi:type="dcterms:W3CDTF">2021-02-03T03:15:00Z</dcterms:created>
  <dcterms:modified xsi:type="dcterms:W3CDTF">2021-08-10T05:28:00Z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